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61FE3" w14:textId="77777777" w:rsidR="00000226" w:rsidRPr="00C85483" w:rsidRDefault="00000226" w:rsidP="00000226">
      <w:pPr>
        <w:pStyle w:val="ZA"/>
        <w:framePr w:w="10563" w:h="782" w:hRule="exact" w:wrap="notBeside" w:hAnchor="page" w:x="661" w:y="646" w:anchorLock="1"/>
        <w:pBdr>
          <w:bottom w:val="none" w:sz="0" w:space="0" w:color="auto"/>
        </w:pBdr>
        <w:jc w:val="center"/>
        <w:rPr>
          <w:noProof w:val="0"/>
        </w:rPr>
      </w:pPr>
      <w:r w:rsidRPr="00C85483">
        <w:rPr>
          <w:noProof w:val="0"/>
          <w:sz w:val="64"/>
        </w:rPr>
        <w:t xml:space="preserve">ETSI TS 102 224 </w:t>
      </w:r>
      <w:r w:rsidRPr="00C85483">
        <w:rPr>
          <w:noProof w:val="0"/>
        </w:rPr>
        <w:t>V15.0.0</w:t>
      </w:r>
      <w:r w:rsidRPr="00C85483">
        <w:rPr>
          <w:rStyle w:val="ZGSM"/>
          <w:noProof w:val="0"/>
        </w:rPr>
        <w:t xml:space="preserve"> </w:t>
      </w:r>
      <w:r w:rsidRPr="00C85483">
        <w:rPr>
          <w:noProof w:val="0"/>
          <w:sz w:val="32"/>
        </w:rPr>
        <w:t>(2020-06</w:t>
      </w:r>
      <w:r w:rsidRPr="00C85483">
        <w:rPr>
          <w:noProof w:val="0"/>
          <w:sz w:val="32"/>
          <w:szCs w:val="32"/>
        </w:rPr>
        <w:t>)</w:t>
      </w:r>
    </w:p>
    <w:p w14:paraId="27A2389C" w14:textId="77777777" w:rsidR="00000226" w:rsidRPr="00C85483" w:rsidRDefault="00000226" w:rsidP="00000226">
      <w:pPr>
        <w:pStyle w:val="ZT"/>
        <w:framePr w:w="10206" w:h="3701" w:hRule="exact" w:wrap="notBeside" w:hAnchor="page" w:x="880" w:y="7094"/>
      </w:pPr>
      <w:r w:rsidRPr="00C85483">
        <w:t>Smart Cards;</w:t>
      </w:r>
    </w:p>
    <w:p w14:paraId="156276CA" w14:textId="7D48F755" w:rsidR="00000226" w:rsidRPr="00C85483" w:rsidRDefault="00000226" w:rsidP="00000226">
      <w:pPr>
        <w:pStyle w:val="ZT"/>
        <w:framePr w:w="10206" w:h="3701" w:hRule="exact" w:wrap="notBeside" w:hAnchor="page" w:x="880" w:y="7094"/>
      </w:pPr>
      <w:r w:rsidRPr="00C85483">
        <w:t>Security mechanisms for UICC based Applications</w:t>
      </w:r>
    </w:p>
    <w:p w14:paraId="7D73ED1C" w14:textId="77777777" w:rsidR="00000226" w:rsidRPr="00C85483" w:rsidRDefault="00000226" w:rsidP="00000226">
      <w:pPr>
        <w:pStyle w:val="ZT"/>
        <w:framePr w:w="10206" w:h="3701" w:hRule="exact" w:wrap="notBeside" w:hAnchor="page" w:x="880" w:y="7094"/>
      </w:pPr>
      <w:r w:rsidRPr="00C85483">
        <w:t>Functional requirements</w:t>
      </w:r>
    </w:p>
    <w:p w14:paraId="635C412F" w14:textId="77777777" w:rsidR="00000226" w:rsidRPr="00C85483" w:rsidRDefault="00000226" w:rsidP="00000226">
      <w:pPr>
        <w:pStyle w:val="ZT"/>
        <w:framePr w:w="10206" w:h="3701" w:hRule="exact" w:wrap="notBeside" w:hAnchor="page" w:x="880" w:y="7094"/>
      </w:pPr>
      <w:r w:rsidRPr="00C85483">
        <w:t>(</w:t>
      </w:r>
      <w:r w:rsidRPr="00C85483">
        <w:rPr>
          <w:rStyle w:val="ZGSM"/>
        </w:rPr>
        <w:t>Release 15</w:t>
      </w:r>
      <w:r w:rsidRPr="00C85483">
        <w:t>)</w:t>
      </w:r>
    </w:p>
    <w:p w14:paraId="653D8535" w14:textId="77777777" w:rsidR="00000226" w:rsidRPr="00C85483" w:rsidRDefault="00000226" w:rsidP="00000226">
      <w:pPr>
        <w:pStyle w:val="ZG"/>
        <w:framePr w:w="10624" w:h="3271" w:hRule="exact" w:wrap="notBeside" w:hAnchor="page" w:x="674" w:y="12211"/>
        <w:rPr>
          <w:noProof w:val="0"/>
        </w:rPr>
      </w:pPr>
    </w:p>
    <w:p w14:paraId="042C39FE" w14:textId="77777777" w:rsidR="00000226" w:rsidRPr="00C85483" w:rsidRDefault="00000226" w:rsidP="00000226">
      <w:pPr>
        <w:pStyle w:val="ZD"/>
        <w:framePr w:wrap="notBeside"/>
        <w:rPr>
          <w:noProof w:val="0"/>
        </w:rPr>
      </w:pPr>
    </w:p>
    <w:p w14:paraId="2FB982CA" w14:textId="77777777" w:rsidR="00000226" w:rsidRPr="00C85483" w:rsidRDefault="00000226" w:rsidP="00000226">
      <w:pPr>
        <w:pStyle w:val="ZB"/>
        <w:framePr w:wrap="notBeside" w:hAnchor="page" w:x="901" w:y="1421"/>
        <w:rPr>
          <w:noProof w:val="0"/>
        </w:rPr>
      </w:pPr>
    </w:p>
    <w:p w14:paraId="7ADB5E17" w14:textId="77777777" w:rsidR="00000226" w:rsidRPr="00C85483" w:rsidRDefault="00000226" w:rsidP="00000226"/>
    <w:p w14:paraId="4CB588F9" w14:textId="77777777" w:rsidR="00000226" w:rsidRPr="00C85483" w:rsidRDefault="00000226" w:rsidP="00000226"/>
    <w:p w14:paraId="6B549298" w14:textId="77777777" w:rsidR="00000226" w:rsidRPr="00C85483" w:rsidRDefault="00000226" w:rsidP="00000226"/>
    <w:p w14:paraId="2688BEC4" w14:textId="77777777" w:rsidR="00000226" w:rsidRPr="00C85483" w:rsidRDefault="00000226" w:rsidP="00000226"/>
    <w:p w14:paraId="670B2E42" w14:textId="77777777" w:rsidR="00000226" w:rsidRPr="00C85483" w:rsidRDefault="00000226" w:rsidP="00000226"/>
    <w:p w14:paraId="32FA77A3" w14:textId="77777777" w:rsidR="00000226" w:rsidRPr="00C85483" w:rsidRDefault="00000226" w:rsidP="00000226">
      <w:pPr>
        <w:pStyle w:val="ZB"/>
        <w:framePr w:wrap="notBeside" w:hAnchor="page" w:x="901" w:y="1421"/>
        <w:rPr>
          <w:noProof w:val="0"/>
        </w:rPr>
      </w:pPr>
    </w:p>
    <w:p w14:paraId="4DCC8400" w14:textId="77777777" w:rsidR="00000226" w:rsidRPr="00C85483" w:rsidRDefault="00000226" w:rsidP="00000226">
      <w:pPr>
        <w:pStyle w:val="FP"/>
        <w:framePr w:h="1625" w:hRule="exact" w:wrap="notBeside" w:vAnchor="page" w:hAnchor="page" w:x="871" w:y="11581"/>
        <w:spacing w:after="240"/>
        <w:jc w:val="center"/>
        <w:rPr>
          <w:rFonts w:ascii="Arial" w:hAnsi="Arial" w:cs="Arial"/>
          <w:sz w:val="18"/>
          <w:szCs w:val="18"/>
        </w:rPr>
      </w:pPr>
    </w:p>
    <w:p w14:paraId="39F0E165" w14:textId="77777777" w:rsidR="00000226" w:rsidRPr="00C85483" w:rsidRDefault="00000226" w:rsidP="00000226">
      <w:pPr>
        <w:pStyle w:val="ZB"/>
        <w:framePr w:w="6341" w:h="450" w:hRule="exact" w:wrap="notBeside" w:hAnchor="page" w:x="811" w:y="5401"/>
        <w:jc w:val="left"/>
        <w:rPr>
          <w:rFonts w:ascii="Century Gothic" w:hAnsi="Century Gothic"/>
          <w:b/>
          <w:i w:val="0"/>
          <w:caps/>
          <w:noProof w:val="0"/>
          <w:color w:val="FFFFFF"/>
          <w:sz w:val="32"/>
          <w:szCs w:val="32"/>
        </w:rPr>
      </w:pPr>
      <w:r w:rsidRPr="00C85483">
        <w:rPr>
          <w:rFonts w:ascii="Century Gothic" w:hAnsi="Century Gothic"/>
          <w:b/>
          <w:i w:val="0"/>
          <w:caps/>
          <w:noProof w:val="0"/>
          <w:color w:val="FFFFFF"/>
          <w:sz w:val="32"/>
          <w:szCs w:val="32"/>
        </w:rPr>
        <w:t>Technical Specification</w:t>
      </w:r>
    </w:p>
    <w:p w14:paraId="6903C105" w14:textId="77777777" w:rsidR="00000226" w:rsidRPr="00C85483" w:rsidRDefault="00000226" w:rsidP="00000226">
      <w:pPr>
        <w:rPr>
          <w:rFonts w:ascii="Arial" w:hAnsi="Arial" w:cs="Arial"/>
          <w:sz w:val="18"/>
          <w:szCs w:val="18"/>
        </w:rPr>
        <w:sectPr w:rsidR="00000226" w:rsidRPr="00C85483">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p>
    <w:p w14:paraId="5010DB25" w14:textId="77777777" w:rsidR="00000226" w:rsidRPr="00C85483" w:rsidRDefault="00000226" w:rsidP="00000226">
      <w:pPr>
        <w:pStyle w:val="FP"/>
        <w:framePr w:wrap="notBeside" w:vAnchor="page" w:hAnchor="page" w:x="1141" w:y="2836"/>
        <w:pBdr>
          <w:bottom w:val="single" w:sz="6" w:space="1" w:color="auto"/>
        </w:pBdr>
        <w:ind w:left="2835" w:right="2835"/>
        <w:jc w:val="center"/>
      </w:pPr>
      <w:r w:rsidRPr="00C85483">
        <w:lastRenderedPageBreak/>
        <w:t>Reference</w:t>
      </w:r>
    </w:p>
    <w:p w14:paraId="31B3FDB9" w14:textId="5D9C1B57" w:rsidR="00000226" w:rsidRPr="00C85483" w:rsidRDefault="00000226" w:rsidP="00000226">
      <w:pPr>
        <w:pStyle w:val="FP"/>
        <w:framePr w:wrap="notBeside" w:vAnchor="page" w:hAnchor="page" w:x="1141" w:y="2836"/>
        <w:ind w:left="2268" w:right="2268"/>
        <w:jc w:val="center"/>
        <w:rPr>
          <w:rFonts w:ascii="Arial" w:hAnsi="Arial"/>
          <w:sz w:val="18"/>
        </w:rPr>
      </w:pPr>
      <w:r w:rsidRPr="00C85483">
        <w:rPr>
          <w:rFonts w:ascii="Arial" w:hAnsi="Arial"/>
          <w:sz w:val="18"/>
        </w:rPr>
        <w:t>RTS/SCP-R0282</w:t>
      </w:r>
      <w:r w:rsidR="00402108" w:rsidRPr="00C85483">
        <w:rPr>
          <w:rFonts w:ascii="Arial" w:hAnsi="Arial"/>
          <w:sz w:val="18"/>
        </w:rPr>
        <w:t>v</w:t>
      </w:r>
      <w:r w:rsidRPr="00C85483">
        <w:rPr>
          <w:rFonts w:ascii="Arial" w:hAnsi="Arial"/>
          <w:sz w:val="18"/>
        </w:rPr>
        <w:t>1500</w:t>
      </w:r>
    </w:p>
    <w:p w14:paraId="61196F88" w14:textId="77777777" w:rsidR="00000226" w:rsidRPr="00C85483" w:rsidRDefault="00000226" w:rsidP="00000226">
      <w:pPr>
        <w:pStyle w:val="FP"/>
        <w:framePr w:wrap="notBeside" w:vAnchor="page" w:hAnchor="page" w:x="1141" w:y="2836"/>
        <w:pBdr>
          <w:bottom w:val="single" w:sz="6" w:space="1" w:color="auto"/>
        </w:pBdr>
        <w:spacing w:before="240"/>
        <w:ind w:left="2835" w:right="2835"/>
        <w:jc w:val="center"/>
      </w:pPr>
      <w:r w:rsidRPr="00C85483">
        <w:t>Keywords</w:t>
      </w:r>
    </w:p>
    <w:p w14:paraId="27D89FA1" w14:textId="77777777" w:rsidR="00000226" w:rsidRPr="00C85483" w:rsidRDefault="00000226" w:rsidP="00000226">
      <w:pPr>
        <w:pStyle w:val="FP"/>
        <w:framePr w:wrap="notBeside" w:vAnchor="page" w:hAnchor="page" w:x="1141" w:y="2836"/>
        <w:ind w:left="2835" w:right="2835"/>
        <w:jc w:val="center"/>
        <w:rPr>
          <w:rFonts w:ascii="Arial" w:hAnsi="Arial"/>
          <w:sz w:val="18"/>
        </w:rPr>
      </w:pPr>
      <w:r w:rsidRPr="00C85483">
        <w:rPr>
          <w:rFonts w:ascii="Arial" w:hAnsi="Arial"/>
          <w:sz w:val="18"/>
        </w:rPr>
        <w:t>security, smart card</w:t>
      </w:r>
    </w:p>
    <w:p w14:paraId="3C70BA8E" w14:textId="77777777" w:rsidR="00000226" w:rsidRPr="00C85483" w:rsidRDefault="00000226" w:rsidP="00000226"/>
    <w:p w14:paraId="4BB1B5F9" w14:textId="77777777" w:rsidR="00000226" w:rsidRPr="00C85483" w:rsidRDefault="00000226" w:rsidP="00000226">
      <w:pPr>
        <w:pStyle w:val="FP"/>
        <w:framePr w:wrap="notBeside" w:vAnchor="page" w:hAnchor="page" w:x="1156" w:y="5581"/>
        <w:spacing w:after="240"/>
        <w:ind w:left="2835" w:right="2835"/>
        <w:jc w:val="center"/>
        <w:rPr>
          <w:rFonts w:ascii="Arial" w:hAnsi="Arial"/>
          <w:b/>
          <w:i/>
        </w:rPr>
      </w:pPr>
      <w:r w:rsidRPr="00C85483">
        <w:rPr>
          <w:rFonts w:ascii="Arial" w:hAnsi="Arial"/>
          <w:b/>
          <w:i/>
        </w:rPr>
        <w:t>ETSI</w:t>
      </w:r>
    </w:p>
    <w:p w14:paraId="7B9EE9DE" w14:textId="77777777" w:rsidR="00000226" w:rsidRPr="00C85483" w:rsidRDefault="00000226" w:rsidP="00000226">
      <w:pPr>
        <w:pStyle w:val="FP"/>
        <w:framePr w:wrap="notBeside" w:vAnchor="page" w:hAnchor="page" w:x="1156" w:y="5581"/>
        <w:pBdr>
          <w:bottom w:val="single" w:sz="6" w:space="1" w:color="auto"/>
        </w:pBdr>
        <w:ind w:left="2835" w:right="2835"/>
        <w:jc w:val="center"/>
        <w:rPr>
          <w:rFonts w:ascii="Arial" w:hAnsi="Arial"/>
          <w:sz w:val="18"/>
        </w:rPr>
      </w:pPr>
      <w:r w:rsidRPr="00C85483">
        <w:rPr>
          <w:rFonts w:ascii="Arial" w:hAnsi="Arial"/>
          <w:sz w:val="18"/>
        </w:rPr>
        <w:t>650 Route des Lucioles</w:t>
      </w:r>
    </w:p>
    <w:p w14:paraId="1A7EF6BE" w14:textId="77777777" w:rsidR="00000226" w:rsidRPr="00C85483" w:rsidRDefault="00000226" w:rsidP="00000226">
      <w:pPr>
        <w:pStyle w:val="FP"/>
        <w:framePr w:wrap="notBeside" w:vAnchor="page" w:hAnchor="page" w:x="1156" w:y="5581"/>
        <w:pBdr>
          <w:bottom w:val="single" w:sz="6" w:space="1" w:color="auto"/>
        </w:pBdr>
        <w:ind w:left="2835" w:right="2835"/>
        <w:jc w:val="center"/>
      </w:pPr>
      <w:r w:rsidRPr="00C85483">
        <w:rPr>
          <w:rFonts w:ascii="Arial" w:hAnsi="Arial"/>
          <w:sz w:val="18"/>
        </w:rPr>
        <w:t>F-06921 Sophia Antipolis Cedex - FRANCE</w:t>
      </w:r>
    </w:p>
    <w:p w14:paraId="13CC8BB3" w14:textId="77777777" w:rsidR="00000226" w:rsidRPr="00C85483" w:rsidRDefault="00000226" w:rsidP="00000226">
      <w:pPr>
        <w:pStyle w:val="FP"/>
        <w:framePr w:wrap="notBeside" w:vAnchor="page" w:hAnchor="page" w:x="1156" w:y="5581"/>
        <w:ind w:left="2835" w:right="2835"/>
        <w:jc w:val="center"/>
        <w:rPr>
          <w:rFonts w:ascii="Arial" w:hAnsi="Arial"/>
          <w:sz w:val="18"/>
        </w:rPr>
      </w:pPr>
    </w:p>
    <w:p w14:paraId="2918201B" w14:textId="77777777" w:rsidR="00000226" w:rsidRPr="00C85483" w:rsidRDefault="00000226" w:rsidP="00000226">
      <w:pPr>
        <w:pStyle w:val="FP"/>
        <w:framePr w:wrap="notBeside" w:vAnchor="page" w:hAnchor="page" w:x="1156" w:y="5581"/>
        <w:spacing w:after="20"/>
        <w:ind w:left="2835" w:right="2835"/>
        <w:jc w:val="center"/>
        <w:rPr>
          <w:rFonts w:ascii="Arial" w:hAnsi="Arial"/>
          <w:sz w:val="18"/>
        </w:rPr>
      </w:pPr>
      <w:r w:rsidRPr="00C85483">
        <w:rPr>
          <w:rFonts w:ascii="Arial" w:hAnsi="Arial"/>
          <w:sz w:val="18"/>
        </w:rPr>
        <w:t>Tel.: +33 4 92 94 42 00   Fax: +33 4 93 65 47 16</w:t>
      </w:r>
    </w:p>
    <w:p w14:paraId="1D9469A0" w14:textId="77777777" w:rsidR="00000226" w:rsidRPr="00C85483" w:rsidRDefault="00000226" w:rsidP="00000226">
      <w:pPr>
        <w:pStyle w:val="FP"/>
        <w:framePr w:wrap="notBeside" w:vAnchor="page" w:hAnchor="page" w:x="1156" w:y="5581"/>
        <w:ind w:left="2835" w:right="2835"/>
        <w:jc w:val="center"/>
        <w:rPr>
          <w:rFonts w:ascii="Arial" w:hAnsi="Arial"/>
          <w:sz w:val="15"/>
        </w:rPr>
      </w:pPr>
    </w:p>
    <w:p w14:paraId="61A4F358" w14:textId="77777777" w:rsidR="00000226" w:rsidRPr="00C85483" w:rsidRDefault="00000226" w:rsidP="00000226">
      <w:pPr>
        <w:pStyle w:val="FP"/>
        <w:framePr w:wrap="notBeside" w:vAnchor="page" w:hAnchor="page" w:x="1156" w:y="5581"/>
        <w:ind w:left="2835" w:right="2835"/>
        <w:jc w:val="center"/>
        <w:rPr>
          <w:rFonts w:ascii="Arial" w:hAnsi="Arial"/>
          <w:sz w:val="15"/>
        </w:rPr>
      </w:pPr>
      <w:r w:rsidRPr="00C85483">
        <w:rPr>
          <w:rFonts w:ascii="Arial" w:hAnsi="Arial"/>
          <w:sz w:val="15"/>
        </w:rPr>
        <w:t>Siret N° 348 623 562 00017 - NAF 742 C</w:t>
      </w:r>
    </w:p>
    <w:p w14:paraId="1018571B" w14:textId="77777777" w:rsidR="00000226" w:rsidRPr="00C85483" w:rsidRDefault="00000226" w:rsidP="00000226">
      <w:pPr>
        <w:pStyle w:val="FP"/>
        <w:framePr w:wrap="notBeside" w:vAnchor="page" w:hAnchor="page" w:x="1156" w:y="5581"/>
        <w:ind w:left="2835" w:right="2835"/>
        <w:jc w:val="center"/>
        <w:rPr>
          <w:rFonts w:ascii="Arial" w:hAnsi="Arial"/>
          <w:sz w:val="15"/>
        </w:rPr>
      </w:pPr>
      <w:r w:rsidRPr="00C85483">
        <w:rPr>
          <w:rFonts w:ascii="Arial" w:hAnsi="Arial"/>
          <w:sz w:val="15"/>
        </w:rPr>
        <w:t>Association à but non lucratif enregistrée à la</w:t>
      </w:r>
    </w:p>
    <w:p w14:paraId="10D25C03" w14:textId="77777777" w:rsidR="00000226" w:rsidRPr="00C85483" w:rsidRDefault="00000226" w:rsidP="00000226">
      <w:pPr>
        <w:pStyle w:val="FP"/>
        <w:framePr w:wrap="notBeside" w:vAnchor="page" w:hAnchor="page" w:x="1156" w:y="5581"/>
        <w:ind w:left="2835" w:right="2835"/>
        <w:jc w:val="center"/>
        <w:rPr>
          <w:rFonts w:ascii="Arial" w:hAnsi="Arial"/>
          <w:sz w:val="15"/>
        </w:rPr>
      </w:pPr>
      <w:r w:rsidRPr="00C85483">
        <w:rPr>
          <w:rFonts w:ascii="Arial" w:hAnsi="Arial"/>
          <w:sz w:val="15"/>
        </w:rPr>
        <w:t>Sous-Préfecture de Grasse (06) N° 7803/88</w:t>
      </w:r>
    </w:p>
    <w:p w14:paraId="71209137" w14:textId="77777777" w:rsidR="00000226" w:rsidRPr="00C85483" w:rsidRDefault="00000226" w:rsidP="00000226">
      <w:pPr>
        <w:pStyle w:val="FP"/>
        <w:framePr w:wrap="notBeside" w:vAnchor="page" w:hAnchor="page" w:x="1156" w:y="5581"/>
        <w:ind w:left="2835" w:right="2835"/>
        <w:jc w:val="center"/>
        <w:rPr>
          <w:rFonts w:ascii="Arial" w:hAnsi="Arial"/>
          <w:sz w:val="18"/>
        </w:rPr>
      </w:pPr>
    </w:p>
    <w:p w14:paraId="096FD8AE" w14:textId="77777777" w:rsidR="00000226" w:rsidRPr="00C85483" w:rsidRDefault="00000226" w:rsidP="00000226"/>
    <w:p w14:paraId="22D83BB1" w14:textId="77777777" w:rsidR="00000226" w:rsidRPr="00C85483" w:rsidRDefault="00000226" w:rsidP="00000226"/>
    <w:p w14:paraId="5C76BCC8" w14:textId="77777777" w:rsidR="00000226" w:rsidRPr="00C85483" w:rsidRDefault="00000226" w:rsidP="00000226">
      <w:pPr>
        <w:pStyle w:val="FP"/>
        <w:framePr w:h="7396" w:hRule="exact" w:wrap="notBeside" w:vAnchor="page" w:hAnchor="page" w:x="1021" w:y="8401"/>
        <w:pBdr>
          <w:bottom w:val="single" w:sz="6" w:space="1" w:color="auto"/>
        </w:pBdr>
        <w:spacing w:after="240"/>
        <w:ind w:left="2835" w:right="2835"/>
        <w:jc w:val="center"/>
        <w:rPr>
          <w:rFonts w:ascii="Arial" w:hAnsi="Arial"/>
          <w:b/>
          <w:i/>
        </w:rPr>
      </w:pPr>
      <w:r w:rsidRPr="00C85483">
        <w:rPr>
          <w:rFonts w:ascii="Arial" w:hAnsi="Arial"/>
          <w:b/>
          <w:i/>
        </w:rPr>
        <w:t>Important notice</w:t>
      </w:r>
    </w:p>
    <w:p w14:paraId="5235296F" w14:textId="77777777" w:rsidR="00000226" w:rsidRPr="00C85483" w:rsidRDefault="00000226" w:rsidP="00000226">
      <w:pPr>
        <w:pStyle w:val="FP"/>
        <w:framePr w:h="7396" w:hRule="exact" w:wrap="notBeside" w:vAnchor="page" w:hAnchor="page" w:x="1021" w:y="8401"/>
        <w:spacing w:after="240"/>
        <w:jc w:val="center"/>
        <w:rPr>
          <w:rFonts w:ascii="Arial" w:hAnsi="Arial" w:cs="Arial"/>
          <w:sz w:val="18"/>
        </w:rPr>
      </w:pPr>
      <w:r w:rsidRPr="00C85483">
        <w:rPr>
          <w:rFonts w:ascii="Arial" w:hAnsi="Arial" w:cs="Arial"/>
          <w:sz w:val="18"/>
        </w:rPr>
        <w:t>The present document can be downloaded from:</w:t>
      </w:r>
      <w:r w:rsidRPr="00C85483">
        <w:rPr>
          <w:rFonts w:ascii="Arial" w:hAnsi="Arial" w:cs="Arial"/>
          <w:sz w:val="18"/>
        </w:rPr>
        <w:br/>
      </w:r>
      <w:hyperlink r:id="rId13" w:history="1">
        <w:r w:rsidRPr="00DB308E">
          <w:rPr>
            <w:rStyle w:val="Hyperlink"/>
            <w:rFonts w:ascii="Arial" w:hAnsi="Arial"/>
            <w:sz w:val="18"/>
          </w:rPr>
          <w:t>http://www.etsi.org/standards-search</w:t>
        </w:r>
      </w:hyperlink>
    </w:p>
    <w:p w14:paraId="5C836CED" w14:textId="77777777" w:rsidR="00000226" w:rsidRPr="00C85483" w:rsidRDefault="00000226" w:rsidP="00000226">
      <w:pPr>
        <w:pStyle w:val="FP"/>
        <w:framePr w:h="7396" w:hRule="exact" w:wrap="notBeside" w:vAnchor="page" w:hAnchor="page" w:x="1021" w:y="8401"/>
        <w:spacing w:after="240"/>
        <w:jc w:val="center"/>
        <w:rPr>
          <w:rFonts w:ascii="Arial" w:hAnsi="Arial" w:cs="Arial"/>
          <w:sz w:val="18"/>
        </w:rPr>
      </w:pPr>
      <w:r w:rsidRPr="00C85483">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prevailing version of an ETSI deliverable is the one made publicly available in PDF format at </w:t>
      </w:r>
      <w:hyperlink r:id="rId14" w:history="1">
        <w:r w:rsidRPr="00DB308E">
          <w:rPr>
            <w:rStyle w:val="Hyperlink"/>
            <w:rFonts w:ascii="Arial" w:hAnsi="Arial" w:cs="Arial"/>
            <w:sz w:val="18"/>
          </w:rPr>
          <w:t>www.etsi.org/deliver</w:t>
        </w:r>
      </w:hyperlink>
      <w:r w:rsidRPr="00C85483">
        <w:rPr>
          <w:rFonts w:ascii="Arial" w:hAnsi="Arial" w:cs="Arial"/>
          <w:sz w:val="18"/>
        </w:rPr>
        <w:t>.</w:t>
      </w:r>
    </w:p>
    <w:p w14:paraId="38F6A5A0" w14:textId="77777777" w:rsidR="00000226" w:rsidRPr="00C85483" w:rsidRDefault="00000226" w:rsidP="00000226">
      <w:pPr>
        <w:pStyle w:val="FP"/>
        <w:framePr w:h="7396" w:hRule="exact" w:wrap="notBeside" w:vAnchor="page" w:hAnchor="page" w:x="1021" w:y="8401"/>
        <w:spacing w:after="240"/>
        <w:jc w:val="center"/>
        <w:rPr>
          <w:rFonts w:ascii="Arial" w:hAnsi="Arial" w:cs="Arial"/>
          <w:sz w:val="18"/>
        </w:rPr>
      </w:pPr>
      <w:r w:rsidRPr="00C85483">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5" w:history="1">
        <w:r w:rsidRPr="00DB308E">
          <w:rPr>
            <w:rStyle w:val="Hyperlink"/>
            <w:rFonts w:ascii="Arial" w:hAnsi="Arial" w:cs="Arial"/>
            <w:sz w:val="18"/>
          </w:rPr>
          <w:t>https://portal.etsi.org/TB/ETSIDeliverableStatus.aspx</w:t>
        </w:r>
      </w:hyperlink>
    </w:p>
    <w:p w14:paraId="693CC9AF" w14:textId="77777777" w:rsidR="00000226" w:rsidRPr="00C85483" w:rsidRDefault="00000226" w:rsidP="00000226">
      <w:pPr>
        <w:pStyle w:val="FP"/>
        <w:framePr w:h="7396" w:hRule="exact" w:wrap="notBeside" w:vAnchor="page" w:hAnchor="page" w:x="1021" w:y="8401"/>
        <w:pBdr>
          <w:bottom w:val="single" w:sz="6" w:space="1" w:color="auto"/>
        </w:pBdr>
        <w:spacing w:after="240"/>
        <w:jc w:val="center"/>
        <w:rPr>
          <w:rFonts w:ascii="Arial" w:hAnsi="Arial" w:cs="Arial"/>
          <w:sz w:val="18"/>
        </w:rPr>
      </w:pPr>
      <w:r w:rsidRPr="00C85483">
        <w:rPr>
          <w:rFonts w:ascii="Arial" w:hAnsi="Arial" w:cs="Arial"/>
          <w:sz w:val="18"/>
        </w:rPr>
        <w:t>If you find errors in the present document, please send your comment to one of the following services:</w:t>
      </w:r>
      <w:r w:rsidRPr="00C85483">
        <w:rPr>
          <w:rFonts w:ascii="Arial" w:hAnsi="Arial" w:cs="Arial"/>
          <w:sz w:val="18"/>
        </w:rPr>
        <w:br/>
      </w:r>
      <w:hyperlink r:id="rId16" w:history="1">
        <w:r w:rsidRPr="00DB308E">
          <w:rPr>
            <w:rStyle w:val="Hyperlink"/>
            <w:rFonts w:ascii="Arial" w:hAnsi="Arial" w:cs="Arial"/>
            <w:sz w:val="18"/>
            <w:szCs w:val="18"/>
          </w:rPr>
          <w:t>https://portal.etsi.org/People/CommiteeSupportStaff.aspx</w:t>
        </w:r>
      </w:hyperlink>
    </w:p>
    <w:p w14:paraId="5C122141" w14:textId="77777777" w:rsidR="00000226" w:rsidRPr="00C85483" w:rsidRDefault="00000226" w:rsidP="00000226">
      <w:pPr>
        <w:pStyle w:val="FP"/>
        <w:framePr w:h="7396" w:hRule="exact" w:wrap="notBeside" w:vAnchor="page" w:hAnchor="page" w:x="1021" w:y="8401"/>
        <w:pBdr>
          <w:bottom w:val="single" w:sz="6" w:space="1" w:color="auto"/>
        </w:pBdr>
        <w:spacing w:after="240"/>
        <w:jc w:val="center"/>
        <w:rPr>
          <w:rFonts w:ascii="Arial" w:hAnsi="Arial"/>
          <w:b/>
          <w:i/>
        </w:rPr>
      </w:pPr>
      <w:r w:rsidRPr="00C85483">
        <w:rPr>
          <w:rFonts w:ascii="Arial" w:hAnsi="Arial"/>
          <w:b/>
          <w:i/>
        </w:rPr>
        <w:t>Copyright Notification</w:t>
      </w:r>
    </w:p>
    <w:p w14:paraId="3E929CEB" w14:textId="77777777" w:rsidR="00000226" w:rsidRPr="00C85483" w:rsidRDefault="00000226" w:rsidP="00000226">
      <w:pPr>
        <w:pStyle w:val="FP"/>
        <w:framePr w:h="7396" w:hRule="exact" w:wrap="notBeside" w:vAnchor="page" w:hAnchor="page" w:x="1021" w:y="8401"/>
        <w:jc w:val="center"/>
        <w:rPr>
          <w:rFonts w:ascii="Arial" w:hAnsi="Arial" w:cs="Arial"/>
          <w:sz w:val="18"/>
        </w:rPr>
      </w:pPr>
      <w:r w:rsidRPr="00C85483">
        <w:rPr>
          <w:rFonts w:ascii="Arial" w:hAnsi="Arial" w:cs="Arial"/>
          <w:sz w:val="18"/>
        </w:rPr>
        <w:t>No part may be reproduced or utilized in any form or by any means, electronic or mechanical, including photocopying and microfilm except as authorized by written permission of ETSI.</w:t>
      </w:r>
      <w:r w:rsidRPr="00C85483">
        <w:rPr>
          <w:rFonts w:ascii="Arial" w:hAnsi="Arial" w:cs="Arial"/>
          <w:sz w:val="18"/>
        </w:rPr>
        <w:br/>
        <w:t>The content of the PDF version shall not be modified without the written authorization of ETSI.</w:t>
      </w:r>
      <w:r w:rsidRPr="00C85483">
        <w:rPr>
          <w:rFonts w:ascii="Arial" w:hAnsi="Arial" w:cs="Arial"/>
          <w:sz w:val="18"/>
        </w:rPr>
        <w:br/>
        <w:t>The copyright and the foregoing restriction extend to reproduction in all media.</w:t>
      </w:r>
    </w:p>
    <w:p w14:paraId="199AC934" w14:textId="77777777" w:rsidR="00000226" w:rsidRPr="00C85483" w:rsidRDefault="00000226" w:rsidP="00000226">
      <w:pPr>
        <w:pStyle w:val="FP"/>
        <w:framePr w:h="7396" w:hRule="exact" w:wrap="notBeside" w:vAnchor="page" w:hAnchor="page" w:x="1021" w:y="8401"/>
        <w:jc w:val="center"/>
        <w:rPr>
          <w:rFonts w:ascii="Arial" w:hAnsi="Arial" w:cs="Arial"/>
          <w:sz w:val="18"/>
        </w:rPr>
      </w:pPr>
    </w:p>
    <w:p w14:paraId="62257D98" w14:textId="77777777" w:rsidR="00000226" w:rsidRPr="00C85483" w:rsidRDefault="00000226" w:rsidP="00000226">
      <w:pPr>
        <w:pStyle w:val="FP"/>
        <w:framePr w:h="7396" w:hRule="exact" w:wrap="notBeside" w:vAnchor="page" w:hAnchor="page" w:x="1021" w:y="8401"/>
        <w:jc w:val="center"/>
        <w:rPr>
          <w:rFonts w:ascii="Arial" w:hAnsi="Arial" w:cs="Arial"/>
          <w:sz w:val="18"/>
        </w:rPr>
      </w:pPr>
      <w:r w:rsidRPr="00C85483">
        <w:rPr>
          <w:rFonts w:ascii="Arial" w:hAnsi="Arial" w:cs="Arial"/>
          <w:sz w:val="18"/>
        </w:rPr>
        <w:t>© ETSI 2020.</w:t>
      </w:r>
    </w:p>
    <w:p w14:paraId="535028C7" w14:textId="77777777" w:rsidR="00000226" w:rsidRPr="00C85483" w:rsidRDefault="00000226" w:rsidP="00000226">
      <w:pPr>
        <w:pStyle w:val="FP"/>
        <w:framePr w:h="7396" w:hRule="exact" w:wrap="notBeside" w:vAnchor="page" w:hAnchor="page" w:x="1021" w:y="8401"/>
        <w:jc w:val="center"/>
        <w:rPr>
          <w:rFonts w:ascii="Arial" w:hAnsi="Arial" w:cs="Arial"/>
          <w:sz w:val="18"/>
        </w:rPr>
      </w:pPr>
      <w:r w:rsidRPr="00C85483">
        <w:rPr>
          <w:rFonts w:ascii="Arial" w:hAnsi="Arial" w:cs="Arial"/>
          <w:sz w:val="18"/>
        </w:rPr>
        <w:t>All rights reserved.</w:t>
      </w:r>
      <w:r w:rsidRPr="00C85483">
        <w:rPr>
          <w:rFonts w:ascii="Arial" w:hAnsi="Arial" w:cs="Arial"/>
          <w:sz w:val="18"/>
        </w:rPr>
        <w:br/>
      </w:r>
    </w:p>
    <w:p w14:paraId="45393E19" w14:textId="77777777" w:rsidR="00000226" w:rsidRPr="00C85483" w:rsidRDefault="00000226" w:rsidP="00000226">
      <w:pPr>
        <w:framePr w:h="7396" w:hRule="exact" w:wrap="notBeside" w:vAnchor="page" w:hAnchor="page" w:x="1021" w:y="8401"/>
        <w:jc w:val="center"/>
        <w:rPr>
          <w:rFonts w:ascii="Arial" w:hAnsi="Arial" w:cs="Arial"/>
          <w:sz w:val="18"/>
          <w:szCs w:val="18"/>
        </w:rPr>
      </w:pPr>
      <w:r w:rsidRPr="00C85483">
        <w:rPr>
          <w:rFonts w:ascii="Arial" w:hAnsi="Arial" w:cs="Arial"/>
          <w:b/>
          <w:bCs/>
          <w:sz w:val="18"/>
          <w:szCs w:val="18"/>
        </w:rPr>
        <w:t>DECT™</w:t>
      </w:r>
      <w:r w:rsidRPr="00C85483">
        <w:rPr>
          <w:rFonts w:ascii="Arial" w:hAnsi="Arial" w:cs="Arial"/>
          <w:sz w:val="18"/>
          <w:szCs w:val="18"/>
        </w:rPr>
        <w:t xml:space="preserve">, </w:t>
      </w:r>
      <w:r w:rsidRPr="00C85483">
        <w:rPr>
          <w:rFonts w:ascii="Arial" w:hAnsi="Arial" w:cs="Arial"/>
          <w:b/>
          <w:bCs/>
          <w:sz w:val="18"/>
          <w:szCs w:val="18"/>
        </w:rPr>
        <w:t>PLUGTESTS™</w:t>
      </w:r>
      <w:r w:rsidRPr="00C85483">
        <w:rPr>
          <w:rFonts w:ascii="Arial" w:hAnsi="Arial" w:cs="Arial"/>
          <w:sz w:val="18"/>
          <w:szCs w:val="18"/>
        </w:rPr>
        <w:t xml:space="preserve">, </w:t>
      </w:r>
      <w:r w:rsidRPr="00C85483">
        <w:rPr>
          <w:rFonts w:ascii="Arial" w:hAnsi="Arial" w:cs="Arial"/>
          <w:b/>
          <w:bCs/>
          <w:sz w:val="18"/>
          <w:szCs w:val="18"/>
        </w:rPr>
        <w:t>UMTS™</w:t>
      </w:r>
      <w:r w:rsidRPr="00C85483">
        <w:rPr>
          <w:rFonts w:ascii="Arial" w:hAnsi="Arial" w:cs="Arial"/>
          <w:sz w:val="18"/>
          <w:szCs w:val="18"/>
        </w:rPr>
        <w:t xml:space="preserve"> and the ETSI logo are trademarks of ETSI registered for the benefit of its Members.</w:t>
      </w:r>
      <w:r w:rsidRPr="00C85483">
        <w:rPr>
          <w:rFonts w:ascii="Arial" w:hAnsi="Arial" w:cs="Arial"/>
          <w:sz w:val="18"/>
          <w:szCs w:val="18"/>
        </w:rPr>
        <w:br/>
      </w:r>
      <w:r w:rsidRPr="00C85483">
        <w:rPr>
          <w:rFonts w:ascii="Arial" w:hAnsi="Arial" w:cs="Arial"/>
          <w:b/>
          <w:bCs/>
          <w:sz w:val="18"/>
          <w:szCs w:val="18"/>
        </w:rPr>
        <w:t>3GPP™</w:t>
      </w:r>
      <w:r w:rsidRPr="00C85483">
        <w:rPr>
          <w:rFonts w:ascii="Arial" w:hAnsi="Arial" w:cs="Arial"/>
          <w:sz w:val="18"/>
          <w:szCs w:val="18"/>
          <w:vertAlign w:val="superscript"/>
        </w:rPr>
        <w:t xml:space="preserve"> </w:t>
      </w:r>
      <w:r w:rsidRPr="00C85483">
        <w:rPr>
          <w:rFonts w:ascii="Arial" w:hAnsi="Arial" w:cs="Arial"/>
          <w:sz w:val="18"/>
          <w:szCs w:val="18"/>
        </w:rPr>
        <w:t xml:space="preserve">and </w:t>
      </w:r>
      <w:r w:rsidRPr="00C85483">
        <w:rPr>
          <w:rFonts w:ascii="Arial" w:hAnsi="Arial" w:cs="Arial"/>
          <w:b/>
          <w:bCs/>
          <w:sz w:val="18"/>
          <w:szCs w:val="18"/>
        </w:rPr>
        <w:t>LTE™</w:t>
      </w:r>
      <w:r w:rsidRPr="00C85483">
        <w:rPr>
          <w:rFonts w:ascii="Arial" w:hAnsi="Arial" w:cs="Arial"/>
          <w:sz w:val="18"/>
          <w:szCs w:val="18"/>
        </w:rPr>
        <w:t xml:space="preserve"> are trademarks of ETSI registered for the benefit of its Members and</w:t>
      </w:r>
      <w:r w:rsidRPr="00C85483">
        <w:rPr>
          <w:rFonts w:ascii="Arial" w:hAnsi="Arial" w:cs="Arial"/>
          <w:sz w:val="18"/>
          <w:szCs w:val="18"/>
        </w:rPr>
        <w:br/>
        <w:t>of the 3GPP Organizational Partners.</w:t>
      </w:r>
      <w:r w:rsidRPr="00C85483">
        <w:rPr>
          <w:rFonts w:ascii="Arial" w:hAnsi="Arial" w:cs="Arial"/>
          <w:sz w:val="18"/>
          <w:szCs w:val="18"/>
        </w:rPr>
        <w:br/>
      </w:r>
      <w:r w:rsidRPr="00C85483">
        <w:rPr>
          <w:rFonts w:ascii="Arial" w:hAnsi="Arial" w:cs="Arial"/>
          <w:b/>
          <w:bCs/>
          <w:sz w:val="18"/>
          <w:szCs w:val="18"/>
        </w:rPr>
        <w:t>oneM2M™</w:t>
      </w:r>
      <w:r w:rsidRPr="00C85483">
        <w:rPr>
          <w:rFonts w:ascii="Arial" w:hAnsi="Arial" w:cs="Arial"/>
          <w:sz w:val="18"/>
          <w:szCs w:val="18"/>
        </w:rPr>
        <w:t xml:space="preserve"> logo is a trademark of ETSI registered for the benefit of its Members and</w:t>
      </w:r>
      <w:r w:rsidRPr="00C85483">
        <w:rPr>
          <w:rFonts w:ascii="Arial" w:hAnsi="Arial" w:cs="Arial"/>
          <w:sz w:val="18"/>
          <w:szCs w:val="18"/>
        </w:rPr>
        <w:br/>
        <w:t>of the oneM2M Partners.</w:t>
      </w:r>
      <w:r w:rsidRPr="00C85483">
        <w:rPr>
          <w:rFonts w:ascii="Arial" w:hAnsi="Arial" w:cs="Arial"/>
          <w:sz w:val="18"/>
          <w:szCs w:val="18"/>
        </w:rPr>
        <w:br/>
      </w:r>
      <w:r w:rsidRPr="00C85483">
        <w:rPr>
          <w:rFonts w:ascii="Arial" w:hAnsi="Arial" w:cs="Arial"/>
          <w:b/>
          <w:bCs/>
          <w:sz w:val="18"/>
          <w:szCs w:val="18"/>
        </w:rPr>
        <w:t>GSM</w:t>
      </w:r>
      <w:r w:rsidRPr="00C85483">
        <w:rPr>
          <w:rFonts w:ascii="Arial" w:hAnsi="Arial" w:cs="Arial"/>
          <w:b/>
          <w:sz w:val="18"/>
          <w:szCs w:val="18"/>
          <w:vertAlign w:val="superscript"/>
        </w:rPr>
        <w:t>®</w:t>
      </w:r>
      <w:r w:rsidRPr="00C85483">
        <w:rPr>
          <w:rFonts w:ascii="Arial" w:hAnsi="Arial" w:cs="Arial"/>
          <w:sz w:val="18"/>
          <w:szCs w:val="18"/>
        </w:rPr>
        <w:t xml:space="preserve"> and the GSM logo are trademarks registered and owned by the GSM Association.</w:t>
      </w:r>
    </w:p>
    <w:p w14:paraId="737DF416" w14:textId="40101CD3" w:rsidR="00841CDC" w:rsidRPr="00C85483" w:rsidRDefault="00000226" w:rsidP="00000226">
      <w:pPr>
        <w:pStyle w:val="TT"/>
      </w:pPr>
      <w:r w:rsidRPr="00C85483">
        <w:br w:type="page"/>
      </w:r>
      <w:r w:rsidR="00841CDC" w:rsidRPr="00C85483">
        <w:lastRenderedPageBreak/>
        <w:t>Contents</w:t>
      </w:r>
    </w:p>
    <w:p w14:paraId="0F2E4098" w14:textId="72C8F6C8" w:rsidR="00DB308E" w:rsidRDefault="00DB308E" w:rsidP="00DB308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_Toc42673620 \h </w:instrText>
      </w:r>
      <w:r>
        <w:fldChar w:fldCharType="separate"/>
      </w:r>
      <w:r>
        <w:t>5</w:t>
      </w:r>
      <w:r>
        <w:fldChar w:fldCharType="end"/>
      </w:r>
    </w:p>
    <w:p w14:paraId="7C70B658" w14:textId="35161DCA" w:rsidR="00DB308E" w:rsidRDefault="00DB308E" w:rsidP="00DB308E">
      <w:pPr>
        <w:pStyle w:val="TOC1"/>
        <w:rPr>
          <w:rFonts w:asciiTheme="minorHAnsi" w:eastAsiaTheme="minorEastAsia" w:hAnsiTheme="minorHAnsi" w:cstheme="minorBidi"/>
          <w:szCs w:val="22"/>
          <w:lang w:eastAsia="en-GB"/>
        </w:rPr>
      </w:pPr>
      <w:r>
        <w:t>Foreword</w:t>
      </w:r>
      <w:r>
        <w:tab/>
      </w:r>
      <w:r>
        <w:fldChar w:fldCharType="begin"/>
      </w:r>
      <w:r>
        <w:instrText xml:space="preserve"> PAGEREF _Toc42673621 \h </w:instrText>
      </w:r>
      <w:r>
        <w:fldChar w:fldCharType="separate"/>
      </w:r>
      <w:r>
        <w:t>5</w:t>
      </w:r>
      <w:r>
        <w:fldChar w:fldCharType="end"/>
      </w:r>
    </w:p>
    <w:p w14:paraId="0B1057D7" w14:textId="33DC13B2" w:rsidR="00DB308E" w:rsidRDefault="00DB308E" w:rsidP="00DB308E">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_Toc42673622 \h </w:instrText>
      </w:r>
      <w:r>
        <w:fldChar w:fldCharType="separate"/>
      </w:r>
      <w:r>
        <w:t>5</w:t>
      </w:r>
      <w:r>
        <w:fldChar w:fldCharType="end"/>
      </w:r>
    </w:p>
    <w:p w14:paraId="0D068EFA" w14:textId="609EB06B" w:rsidR="00DB308E" w:rsidRDefault="00DB308E" w:rsidP="00DB308E">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_Toc42673623 \h </w:instrText>
      </w:r>
      <w:r>
        <w:fldChar w:fldCharType="separate"/>
      </w:r>
      <w:r>
        <w:t>6</w:t>
      </w:r>
      <w:r>
        <w:fldChar w:fldCharType="end"/>
      </w:r>
    </w:p>
    <w:p w14:paraId="4FA7C551" w14:textId="38A06C0E" w:rsidR="00DB308E" w:rsidRDefault="00DB308E" w:rsidP="00DB308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_Toc42673624 \h </w:instrText>
      </w:r>
      <w:r>
        <w:fldChar w:fldCharType="separate"/>
      </w:r>
      <w:r>
        <w:t>6</w:t>
      </w:r>
      <w:r>
        <w:fldChar w:fldCharType="end"/>
      </w:r>
    </w:p>
    <w:p w14:paraId="72498C9D" w14:textId="675F9263" w:rsidR="00DB308E" w:rsidRDefault="00DB308E" w:rsidP="00DB308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_Toc42673625 \h </w:instrText>
      </w:r>
      <w:r>
        <w:fldChar w:fldCharType="separate"/>
      </w:r>
      <w:r>
        <w:t>6</w:t>
      </w:r>
      <w:r>
        <w:fldChar w:fldCharType="end"/>
      </w:r>
    </w:p>
    <w:p w14:paraId="0AA45B39" w14:textId="6B63AE36" w:rsidR="00DB308E" w:rsidRDefault="00DB308E" w:rsidP="00DB308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_Toc42673626 \h </w:instrText>
      </w:r>
      <w:r>
        <w:fldChar w:fldCharType="separate"/>
      </w:r>
      <w:r>
        <w:t>6</w:t>
      </w:r>
      <w:r>
        <w:fldChar w:fldCharType="end"/>
      </w:r>
    </w:p>
    <w:p w14:paraId="5E4C5AAB" w14:textId="29CC5678" w:rsidR="00DB308E" w:rsidRDefault="00DB308E" w:rsidP="00DB308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_Toc42673627 \h </w:instrText>
      </w:r>
      <w:r>
        <w:fldChar w:fldCharType="separate"/>
      </w:r>
      <w:r>
        <w:t>7</w:t>
      </w:r>
      <w:r>
        <w:fldChar w:fldCharType="end"/>
      </w:r>
    </w:p>
    <w:p w14:paraId="323F3E78" w14:textId="62E68A35" w:rsidR="00DB308E" w:rsidRDefault="00DB308E" w:rsidP="00DB308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_Toc42673628 \h </w:instrText>
      </w:r>
      <w:r>
        <w:fldChar w:fldCharType="separate"/>
      </w:r>
      <w:r>
        <w:t>7</w:t>
      </w:r>
      <w:r>
        <w:fldChar w:fldCharType="end"/>
      </w:r>
    </w:p>
    <w:p w14:paraId="3F4C4E19" w14:textId="4BCCC89D" w:rsidR="00DB308E" w:rsidRDefault="00DB308E" w:rsidP="00DB308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_Toc42673629 \h </w:instrText>
      </w:r>
      <w:r>
        <w:fldChar w:fldCharType="separate"/>
      </w:r>
      <w:r>
        <w:t>8</w:t>
      </w:r>
      <w:r>
        <w:fldChar w:fldCharType="end"/>
      </w:r>
    </w:p>
    <w:p w14:paraId="6D5CDA03" w14:textId="7D3CCB27" w:rsidR="00DB308E" w:rsidRDefault="00DB308E" w:rsidP="00DB308E">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_Toc42673630 \h </w:instrText>
      </w:r>
      <w:r>
        <w:fldChar w:fldCharType="separate"/>
      </w:r>
      <w:r>
        <w:t>8</w:t>
      </w:r>
      <w:r>
        <w:fldChar w:fldCharType="end"/>
      </w:r>
    </w:p>
    <w:p w14:paraId="1E24A97E" w14:textId="6629AC2D" w:rsidR="00DB308E" w:rsidRDefault="00DB308E" w:rsidP="00DB308E">
      <w:pPr>
        <w:pStyle w:val="TOC1"/>
        <w:rPr>
          <w:rFonts w:asciiTheme="minorHAnsi" w:eastAsiaTheme="minorEastAsia" w:hAnsiTheme="minorHAnsi" w:cstheme="minorBidi"/>
          <w:szCs w:val="22"/>
          <w:lang w:eastAsia="en-GB"/>
        </w:rPr>
      </w:pPr>
      <w:r>
        <w:t>4</w:t>
      </w:r>
      <w:r>
        <w:tab/>
        <w:t>Introduction</w:t>
      </w:r>
      <w:r>
        <w:tab/>
      </w:r>
      <w:r>
        <w:fldChar w:fldCharType="begin"/>
      </w:r>
      <w:r>
        <w:instrText xml:space="preserve"> PAGEREF _Toc42673631 \h </w:instrText>
      </w:r>
      <w:r>
        <w:fldChar w:fldCharType="separate"/>
      </w:r>
      <w:r>
        <w:t>8</w:t>
      </w:r>
      <w:r>
        <w:fldChar w:fldCharType="end"/>
      </w:r>
    </w:p>
    <w:p w14:paraId="7F86F8BF" w14:textId="268C487D" w:rsidR="00DB308E" w:rsidRDefault="00DB308E" w:rsidP="00DB308E">
      <w:pPr>
        <w:pStyle w:val="TOC1"/>
        <w:rPr>
          <w:rFonts w:asciiTheme="minorHAnsi" w:eastAsiaTheme="minorEastAsia" w:hAnsiTheme="minorHAnsi" w:cstheme="minorBidi"/>
          <w:szCs w:val="22"/>
          <w:lang w:eastAsia="en-GB"/>
        </w:rPr>
      </w:pPr>
      <w:r>
        <w:t>5</w:t>
      </w:r>
      <w:r>
        <w:tab/>
        <w:t>Security requirements</w:t>
      </w:r>
      <w:r>
        <w:tab/>
      </w:r>
      <w:r>
        <w:fldChar w:fldCharType="begin"/>
      </w:r>
      <w:r>
        <w:instrText xml:space="preserve"> PAGEREF _Toc42673632 \h </w:instrText>
      </w:r>
      <w:r>
        <w:fldChar w:fldCharType="separate"/>
      </w:r>
      <w:r>
        <w:t>9</w:t>
      </w:r>
      <w:r>
        <w:fldChar w:fldCharType="end"/>
      </w:r>
    </w:p>
    <w:p w14:paraId="7801BD81" w14:textId="2BA898AB" w:rsidR="00DB308E" w:rsidRDefault="00DB308E" w:rsidP="00DB308E">
      <w:pPr>
        <w:pStyle w:val="TOC2"/>
        <w:rPr>
          <w:rFonts w:asciiTheme="minorHAnsi" w:eastAsiaTheme="minorEastAsia" w:hAnsiTheme="minorHAnsi" w:cstheme="minorBidi"/>
          <w:sz w:val="22"/>
          <w:szCs w:val="22"/>
          <w:lang w:eastAsia="en-GB"/>
        </w:rPr>
      </w:pPr>
      <w:r>
        <w:t>5.1</w:t>
      </w:r>
      <w:r>
        <w:tab/>
        <w:t>Introduction</w:t>
      </w:r>
      <w:r>
        <w:tab/>
      </w:r>
      <w:r>
        <w:fldChar w:fldCharType="begin"/>
      </w:r>
      <w:r>
        <w:instrText xml:space="preserve"> PAGEREF _Toc42673633 \h </w:instrText>
      </w:r>
      <w:r>
        <w:fldChar w:fldCharType="separate"/>
      </w:r>
      <w:r>
        <w:t>9</w:t>
      </w:r>
      <w:r>
        <w:fldChar w:fldCharType="end"/>
      </w:r>
    </w:p>
    <w:p w14:paraId="75D00375" w14:textId="546E664B" w:rsidR="00DB308E" w:rsidRDefault="00DB308E" w:rsidP="00DB308E">
      <w:pPr>
        <w:pStyle w:val="TOC2"/>
        <w:rPr>
          <w:rFonts w:asciiTheme="minorHAnsi" w:eastAsiaTheme="minorEastAsia" w:hAnsiTheme="minorHAnsi" w:cstheme="minorBidi"/>
          <w:sz w:val="22"/>
          <w:szCs w:val="22"/>
          <w:lang w:eastAsia="en-GB"/>
        </w:rPr>
      </w:pPr>
      <w:r>
        <w:t>5.2</w:t>
      </w:r>
      <w:r>
        <w:tab/>
        <w:t>Authentication</w:t>
      </w:r>
      <w:r>
        <w:tab/>
      </w:r>
      <w:r>
        <w:fldChar w:fldCharType="begin"/>
      </w:r>
      <w:r>
        <w:instrText xml:space="preserve"> PAGEREF _Toc42673634 \h </w:instrText>
      </w:r>
      <w:r>
        <w:fldChar w:fldCharType="separate"/>
      </w:r>
      <w:r>
        <w:t>10</w:t>
      </w:r>
      <w:r>
        <w:fldChar w:fldCharType="end"/>
      </w:r>
    </w:p>
    <w:p w14:paraId="48219A9C" w14:textId="077C59F5" w:rsidR="00DB308E" w:rsidRDefault="00DB308E" w:rsidP="00DB308E">
      <w:pPr>
        <w:pStyle w:val="TOC3"/>
        <w:rPr>
          <w:rFonts w:asciiTheme="minorHAnsi" w:eastAsiaTheme="minorEastAsia" w:hAnsiTheme="minorHAnsi" w:cstheme="minorBidi"/>
          <w:sz w:val="22"/>
          <w:szCs w:val="22"/>
          <w:lang w:eastAsia="en-GB"/>
        </w:rPr>
      </w:pPr>
      <w:r>
        <w:t>5.2.1</w:t>
      </w:r>
      <w:r>
        <w:tab/>
        <w:t>Definition</w:t>
      </w:r>
      <w:r>
        <w:tab/>
      </w:r>
      <w:r>
        <w:fldChar w:fldCharType="begin"/>
      </w:r>
      <w:r>
        <w:instrText xml:space="preserve"> PAGEREF _Toc42673635 \h </w:instrText>
      </w:r>
      <w:r>
        <w:fldChar w:fldCharType="separate"/>
      </w:r>
      <w:r>
        <w:t>10</w:t>
      </w:r>
      <w:r>
        <w:fldChar w:fldCharType="end"/>
      </w:r>
    </w:p>
    <w:p w14:paraId="4C353D4B" w14:textId="5CE13A64" w:rsidR="00DB308E" w:rsidRDefault="00DB308E" w:rsidP="00DB308E">
      <w:pPr>
        <w:pStyle w:val="TOC3"/>
        <w:rPr>
          <w:rFonts w:asciiTheme="minorHAnsi" w:eastAsiaTheme="minorEastAsia" w:hAnsiTheme="minorHAnsi" w:cstheme="minorBidi"/>
          <w:sz w:val="22"/>
          <w:szCs w:val="22"/>
          <w:lang w:eastAsia="en-GB"/>
        </w:rPr>
      </w:pPr>
      <w:r>
        <w:t>5.2.2</w:t>
      </w:r>
      <w:r>
        <w:tab/>
        <w:t>Purpose</w:t>
      </w:r>
      <w:r>
        <w:tab/>
      </w:r>
      <w:r>
        <w:fldChar w:fldCharType="begin"/>
      </w:r>
      <w:r>
        <w:instrText xml:space="preserve"> PAGEREF _Toc42673636 \h </w:instrText>
      </w:r>
      <w:r>
        <w:fldChar w:fldCharType="separate"/>
      </w:r>
      <w:r>
        <w:t>10</w:t>
      </w:r>
      <w:r>
        <w:fldChar w:fldCharType="end"/>
      </w:r>
    </w:p>
    <w:p w14:paraId="317D524B" w14:textId="0DAD5349" w:rsidR="00DB308E" w:rsidRDefault="00DB308E" w:rsidP="00DB308E">
      <w:pPr>
        <w:pStyle w:val="TOC3"/>
        <w:rPr>
          <w:rFonts w:asciiTheme="minorHAnsi" w:eastAsiaTheme="minorEastAsia" w:hAnsiTheme="minorHAnsi" w:cstheme="minorBidi"/>
          <w:sz w:val="22"/>
          <w:szCs w:val="22"/>
          <w:lang w:eastAsia="en-GB"/>
        </w:rPr>
      </w:pPr>
      <w:r>
        <w:t>5.2.3</w:t>
      </w:r>
      <w:r>
        <w:tab/>
        <w:t>Functional requirements</w:t>
      </w:r>
      <w:r>
        <w:tab/>
      </w:r>
      <w:r>
        <w:fldChar w:fldCharType="begin"/>
      </w:r>
      <w:r>
        <w:instrText xml:space="preserve"> PAGEREF _Toc42673637 \h </w:instrText>
      </w:r>
      <w:r>
        <w:fldChar w:fldCharType="separate"/>
      </w:r>
      <w:r>
        <w:t>10</w:t>
      </w:r>
      <w:r>
        <w:fldChar w:fldCharType="end"/>
      </w:r>
    </w:p>
    <w:p w14:paraId="2FCADE3D" w14:textId="0BE5013F" w:rsidR="00DB308E" w:rsidRDefault="00DB308E" w:rsidP="00DB308E">
      <w:pPr>
        <w:pStyle w:val="TOC2"/>
        <w:rPr>
          <w:rFonts w:asciiTheme="minorHAnsi" w:eastAsiaTheme="minorEastAsia" w:hAnsiTheme="minorHAnsi" w:cstheme="minorBidi"/>
          <w:sz w:val="22"/>
          <w:szCs w:val="22"/>
          <w:lang w:eastAsia="en-GB"/>
        </w:rPr>
      </w:pPr>
      <w:r>
        <w:t>5.3</w:t>
      </w:r>
      <w:r>
        <w:tab/>
        <w:t>Message integrity</w:t>
      </w:r>
      <w:r>
        <w:tab/>
      </w:r>
      <w:r>
        <w:fldChar w:fldCharType="begin"/>
      </w:r>
      <w:r>
        <w:instrText xml:space="preserve"> PAGEREF _Toc42673638 \h </w:instrText>
      </w:r>
      <w:r>
        <w:fldChar w:fldCharType="separate"/>
      </w:r>
      <w:r>
        <w:t>10</w:t>
      </w:r>
      <w:r>
        <w:fldChar w:fldCharType="end"/>
      </w:r>
    </w:p>
    <w:p w14:paraId="14BC9F95" w14:textId="749E7EB2" w:rsidR="00DB308E" w:rsidRDefault="00DB308E" w:rsidP="00DB308E">
      <w:pPr>
        <w:pStyle w:val="TOC3"/>
        <w:rPr>
          <w:rFonts w:asciiTheme="minorHAnsi" w:eastAsiaTheme="minorEastAsia" w:hAnsiTheme="minorHAnsi" w:cstheme="minorBidi"/>
          <w:sz w:val="22"/>
          <w:szCs w:val="22"/>
          <w:lang w:eastAsia="en-GB"/>
        </w:rPr>
      </w:pPr>
      <w:r>
        <w:t>5.3.1</w:t>
      </w:r>
      <w:r>
        <w:tab/>
        <w:t>Definition</w:t>
      </w:r>
      <w:r>
        <w:tab/>
      </w:r>
      <w:r>
        <w:fldChar w:fldCharType="begin"/>
      </w:r>
      <w:r>
        <w:instrText xml:space="preserve"> PAGEREF _Toc42673639 \h </w:instrText>
      </w:r>
      <w:r>
        <w:fldChar w:fldCharType="separate"/>
      </w:r>
      <w:r>
        <w:t>10</w:t>
      </w:r>
      <w:r>
        <w:fldChar w:fldCharType="end"/>
      </w:r>
    </w:p>
    <w:p w14:paraId="2342CD4E" w14:textId="052157B3" w:rsidR="00DB308E" w:rsidRDefault="00DB308E" w:rsidP="00DB308E">
      <w:pPr>
        <w:pStyle w:val="TOC3"/>
        <w:rPr>
          <w:rFonts w:asciiTheme="minorHAnsi" w:eastAsiaTheme="minorEastAsia" w:hAnsiTheme="minorHAnsi" w:cstheme="minorBidi"/>
          <w:sz w:val="22"/>
          <w:szCs w:val="22"/>
          <w:lang w:eastAsia="en-GB"/>
        </w:rPr>
      </w:pPr>
      <w:r>
        <w:t>5.3.2</w:t>
      </w:r>
      <w:r>
        <w:tab/>
        <w:t>Purpose</w:t>
      </w:r>
      <w:r>
        <w:tab/>
      </w:r>
      <w:r>
        <w:fldChar w:fldCharType="begin"/>
      </w:r>
      <w:r>
        <w:instrText xml:space="preserve"> PAGEREF _Toc42673640 \h </w:instrText>
      </w:r>
      <w:r>
        <w:fldChar w:fldCharType="separate"/>
      </w:r>
      <w:r>
        <w:t>10</w:t>
      </w:r>
      <w:r>
        <w:fldChar w:fldCharType="end"/>
      </w:r>
    </w:p>
    <w:p w14:paraId="54CAE953" w14:textId="7C86BB3D" w:rsidR="00DB308E" w:rsidRDefault="00DB308E" w:rsidP="00DB308E">
      <w:pPr>
        <w:pStyle w:val="TOC3"/>
        <w:rPr>
          <w:rFonts w:asciiTheme="minorHAnsi" w:eastAsiaTheme="minorEastAsia" w:hAnsiTheme="minorHAnsi" w:cstheme="minorBidi"/>
          <w:sz w:val="22"/>
          <w:szCs w:val="22"/>
          <w:lang w:eastAsia="en-GB"/>
        </w:rPr>
      </w:pPr>
      <w:r>
        <w:t>5.3.3</w:t>
      </w:r>
      <w:r>
        <w:tab/>
        <w:t>Functional requirements</w:t>
      </w:r>
      <w:r>
        <w:tab/>
      </w:r>
      <w:r>
        <w:fldChar w:fldCharType="begin"/>
      </w:r>
      <w:r>
        <w:instrText xml:space="preserve"> PAGEREF _Toc42673641 \h </w:instrText>
      </w:r>
      <w:r>
        <w:fldChar w:fldCharType="separate"/>
      </w:r>
      <w:r>
        <w:t>11</w:t>
      </w:r>
      <w:r>
        <w:fldChar w:fldCharType="end"/>
      </w:r>
    </w:p>
    <w:p w14:paraId="0765F3A4" w14:textId="3D05F2EF" w:rsidR="00DB308E" w:rsidRDefault="00DB308E" w:rsidP="00DB308E">
      <w:pPr>
        <w:pStyle w:val="TOC2"/>
        <w:rPr>
          <w:rFonts w:asciiTheme="minorHAnsi" w:eastAsiaTheme="minorEastAsia" w:hAnsiTheme="minorHAnsi" w:cstheme="minorBidi"/>
          <w:sz w:val="22"/>
          <w:szCs w:val="22"/>
          <w:lang w:eastAsia="en-GB"/>
        </w:rPr>
      </w:pPr>
      <w:r>
        <w:t>5.4</w:t>
      </w:r>
      <w:r>
        <w:tab/>
        <w:t>Replay detection and sequence integrity</w:t>
      </w:r>
      <w:r>
        <w:tab/>
      </w:r>
      <w:r>
        <w:fldChar w:fldCharType="begin"/>
      </w:r>
      <w:r>
        <w:instrText xml:space="preserve"> PAGEREF _Toc42673642 \h </w:instrText>
      </w:r>
      <w:r>
        <w:fldChar w:fldCharType="separate"/>
      </w:r>
      <w:r>
        <w:t>11</w:t>
      </w:r>
      <w:r>
        <w:fldChar w:fldCharType="end"/>
      </w:r>
    </w:p>
    <w:p w14:paraId="6D408FED" w14:textId="62D9ED99" w:rsidR="00DB308E" w:rsidRDefault="00DB308E" w:rsidP="00DB308E">
      <w:pPr>
        <w:pStyle w:val="TOC3"/>
        <w:rPr>
          <w:rFonts w:asciiTheme="minorHAnsi" w:eastAsiaTheme="minorEastAsia" w:hAnsiTheme="minorHAnsi" w:cstheme="minorBidi"/>
          <w:sz w:val="22"/>
          <w:szCs w:val="22"/>
          <w:lang w:eastAsia="en-GB"/>
        </w:rPr>
      </w:pPr>
      <w:r>
        <w:t>5.4.1</w:t>
      </w:r>
      <w:r>
        <w:tab/>
        <w:t>Definition</w:t>
      </w:r>
      <w:r>
        <w:tab/>
      </w:r>
      <w:r>
        <w:fldChar w:fldCharType="begin"/>
      </w:r>
      <w:r>
        <w:instrText xml:space="preserve"> PAGEREF _Toc42673643 \h </w:instrText>
      </w:r>
      <w:r>
        <w:fldChar w:fldCharType="separate"/>
      </w:r>
      <w:r>
        <w:t>11</w:t>
      </w:r>
      <w:r>
        <w:fldChar w:fldCharType="end"/>
      </w:r>
    </w:p>
    <w:p w14:paraId="60DE5D86" w14:textId="6152E2E0" w:rsidR="00DB308E" w:rsidRDefault="00DB308E" w:rsidP="00DB308E">
      <w:pPr>
        <w:pStyle w:val="TOC3"/>
        <w:rPr>
          <w:rFonts w:asciiTheme="minorHAnsi" w:eastAsiaTheme="minorEastAsia" w:hAnsiTheme="minorHAnsi" w:cstheme="minorBidi"/>
          <w:sz w:val="22"/>
          <w:szCs w:val="22"/>
          <w:lang w:eastAsia="en-GB"/>
        </w:rPr>
      </w:pPr>
      <w:r>
        <w:t>5.4.2</w:t>
      </w:r>
      <w:r>
        <w:tab/>
        <w:t>Purpose</w:t>
      </w:r>
      <w:r>
        <w:tab/>
      </w:r>
      <w:r>
        <w:fldChar w:fldCharType="begin"/>
      </w:r>
      <w:r>
        <w:instrText xml:space="preserve"> PAGEREF _Toc42673644 \h </w:instrText>
      </w:r>
      <w:r>
        <w:fldChar w:fldCharType="separate"/>
      </w:r>
      <w:r>
        <w:t>11</w:t>
      </w:r>
      <w:r>
        <w:fldChar w:fldCharType="end"/>
      </w:r>
    </w:p>
    <w:p w14:paraId="4DB6C335" w14:textId="2AEB9D0B" w:rsidR="00DB308E" w:rsidRDefault="00DB308E" w:rsidP="00DB308E">
      <w:pPr>
        <w:pStyle w:val="TOC3"/>
        <w:rPr>
          <w:rFonts w:asciiTheme="minorHAnsi" w:eastAsiaTheme="minorEastAsia" w:hAnsiTheme="minorHAnsi" w:cstheme="minorBidi"/>
          <w:sz w:val="22"/>
          <w:szCs w:val="22"/>
          <w:lang w:eastAsia="en-GB"/>
        </w:rPr>
      </w:pPr>
      <w:r>
        <w:t>5.4.3</w:t>
      </w:r>
      <w:r>
        <w:tab/>
        <w:t>Functional requirements</w:t>
      </w:r>
      <w:r>
        <w:tab/>
      </w:r>
      <w:r>
        <w:fldChar w:fldCharType="begin"/>
      </w:r>
      <w:r>
        <w:instrText xml:space="preserve"> PAGEREF _Toc42673645 \h </w:instrText>
      </w:r>
      <w:r>
        <w:fldChar w:fldCharType="separate"/>
      </w:r>
      <w:r>
        <w:t>11</w:t>
      </w:r>
      <w:r>
        <w:fldChar w:fldCharType="end"/>
      </w:r>
    </w:p>
    <w:p w14:paraId="776BA6CF" w14:textId="52F00EB1" w:rsidR="00DB308E" w:rsidRDefault="00DB308E" w:rsidP="00DB308E">
      <w:pPr>
        <w:pStyle w:val="TOC2"/>
        <w:rPr>
          <w:rFonts w:asciiTheme="minorHAnsi" w:eastAsiaTheme="minorEastAsia" w:hAnsiTheme="minorHAnsi" w:cstheme="minorBidi"/>
          <w:sz w:val="22"/>
          <w:szCs w:val="22"/>
          <w:lang w:eastAsia="en-GB"/>
        </w:rPr>
      </w:pPr>
      <w:r>
        <w:t>5.5</w:t>
      </w:r>
      <w:r>
        <w:tab/>
        <w:t>Proof of receipt and proof of execution</w:t>
      </w:r>
      <w:r>
        <w:tab/>
      </w:r>
      <w:r>
        <w:fldChar w:fldCharType="begin"/>
      </w:r>
      <w:r>
        <w:instrText xml:space="preserve"> PAGEREF _Toc42673646 \h </w:instrText>
      </w:r>
      <w:r>
        <w:fldChar w:fldCharType="separate"/>
      </w:r>
      <w:r>
        <w:t>11</w:t>
      </w:r>
      <w:r>
        <w:fldChar w:fldCharType="end"/>
      </w:r>
    </w:p>
    <w:p w14:paraId="77EB5C3D" w14:textId="7D83F114" w:rsidR="00DB308E" w:rsidRDefault="00DB308E" w:rsidP="00DB308E">
      <w:pPr>
        <w:pStyle w:val="TOC3"/>
        <w:rPr>
          <w:rFonts w:asciiTheme="minorHAnsi" w:eastAsiaTheme="minorEastAsia" w:hAnsiTheme="minorHAnsi" w:cstheme="minorBidi"/>
          <w:sz w:val="22"/>
          <w:szCs w:val="22"/>
          <w:lang w:eastAsia="en-GB"/>
        </w:rPr>
      </w:pPr>
      <w:r>
        <w:t>5.5.1</w:t>
      </w:r>
      <w:r>
        <w:tab/>
        <w:t>Definition</w:t>
      </w:r>
      <w:r>
        <w:tab/>
      </w:r>
      <w:r>
        <w:fldChar w:fldCharType="begin"/>
      </w:r>
      <w:r>
        <w:instrText xml:space="preserve"> PAGEREF _Toc42673647 \h </w:instrText>
      </w:r>
      <w:r>
        <w:fldChar w:fldCharType="separate"/>
      </w:r>
      <w:r>
        <w:t>11</w:t>
      </w:r>
      <w:r>
        <w:fldChar w:fldCharType="end"/>
      </w:r>
    </w:p>
    <w:p w14:paraId="1B3E98E8" w14:textId="5773CFB9" w:rsidR="00DB308E" w:rsidRDefault="00DB308E" w:rsidP="00DB308E">
      <w:pPr>
        <w:pStyle w:val="TOC3"/>
        <w:rPr>
          <w:rFonts w:asciiTheme="minorHAnsi" w:eastAsiaTheme="minorEastAsia" w:hAnsiTheme="minorHAnsi" w:cstheme="minorBidi"/>
          <w:sz w:val="22"/>
          <w:szCs w:val="22"/>
          <w:lang w:eastAsia="en-GB"/>
        </w:rPr>
      </w:pPr>
      <w:r>
        <w:t>5.5.2</w:t>
      </w:r>
      <w:r>
        <w:tab/>
        <w:t>Purpose</w:t>
      </w:r>
      <w:r>
        <w:tab/>
      </w:r>
      <w:r>
        <w:fldChar w:fldCharType="begin"/>
      </w:r>
      <w:r>
        <w:instrText xml:space="preserve"> PAGEREF _Toc42673648 \h </w:instrText>
      </w:r>
      <w:r>
        <w:fldChar w:fldCharType="separate"/>
      </w:r>
      <w:r>
        <w:t>11</w:t>
      </w:r>
      <w:r>
        <w:fldChar w:fldCharType="end"/>
      </w:r>
    </w:p>
    <w:p w14:paraId="4B7CC2CA" w14:textId="665A0677" w:rsidR="00DB308E" w:rsidRDefault="00DB308E" w:rsidP="00DB308E">
      <w:pPr>
        <w:pStyle w:val="TOC3"/>
        <w:rPr>
          <w:rFonts w:asciiTheme="minorHAnsi" w:eastAsiaTheme="minorEastAsia" w:hAnsiTheme="minorHAnsi" w:cstheme="minorBidi"/>
          <w:sz w:val="22"/>
          <w:szCs w:val="22"/>
          <w:lang w:eastAsia="en-GB"/>
        </w:rPr>
      </w:pPr>
      <w:r>
        <w:t>5.5.3</w:t>
      </w:r>
      <w:r>
        <w:tab/>
        <w:t>Functional requirements</w:t>
      </w:r>
      <w:r>
        <w:tab/>
      </w:r>
      <w:r>
        <w:fldChar w:fldCharType="begin"/>
      </w:r>
      <w:r>
        <w:instrText xml:space="preserve"> PAGEREF _Toc42673649 \h </w:instrText>
      </w:r>
      <w:r>
        <w:fldChar w:fldCharType="separate"/>
      </w:r>
      <w:r>
        <w:t>12</w:t>
      </w:r>
      <w:r>
        <w:fldChar w:fldCharType="end"/>
      </w:r>
    </w:p>
    <w:p w14:paraId="0C49964E" w14:textId="53C68BBE" w:rsidR="00DB308E" w:rsidRDefault="00DB308E" w:rsidP="00DB308E">
      <w:pPr>
        <w:pStyle w:val="TOC2"/>
        <w:rPr>
          <w:rFonts w:asciiTheme="minorHAnsi" w:eastAsiaTheme="minorEastAsia" w:hAnsiTheme="minorHAnsi" w:cstheme="minorBidi"/>
          <w:sz w:val="22"/>
          <w:szCs w:val="22"/>
          <w:lang w:eastAsia="en-GB"/>
        </w:rPr>
      </w:pPr>
      <w:r>
        <w:t>5.6</w:t>
      </w:r>
      <w:r>
        <w:tab/>
        <w:t>Message confidentiality</w:t>
      </w:r>
      <w:r>
        <w:tab/>
      </w:r>
      <w:r>
        <w:fldChar w:fldCharType="begin"/>
      </w:r>
      <w:r>
        <w:instrText xml:space="preserve"> PAGEREF _Toc42673650 \h </w:instrText>
      </w:r>
      <w:r>
        <w:fldChar w:fldCharType="separate"/>
      </w:r>
      <w:r>
        <w:t>12</w:t>
      </w:r>
      <w:r>
        <w:fldChar w:fldCharType="end"/>
      </w:r>
    </w:p>
    <w:p w14:paraId="7E17D66B" w14:textId="5AD00805" w:rsidR="00DB308E" w:rsidRDefault="00DB308E" w:rsidP="00DB308E">
      <w:pPr>
        <w:pStyle w:val="TOC3"/>
        <w:rPr>
          <w:rFonts w:asciiTheme="minorHAnsi" w:eastAsiaTheme="minorEastAsia" w:hAnsiTheme="minorHAnsi" w:cstheme="minorBidi"/>
          <w:sz w:val="22"/>
          <w:szCs w:val="22"/>
          <w:lang w:eastAsia="en-GB"/>
        </w:rPr>
      </w:pPr>
      <w:r>
        <w:t>5.6.1</w:t>
      </w:r>
      <w:r>
        <w:tab/>
        <w:t>Definition</w:t>
      </w:r>
      <w:r>
        <w:tab/>
      </w:r>
      <w:r>
        <w:fldChar w:fldCharType="begin"/>
      </w:r>
      <w:r>
        <w:instrText xml:space="preserve"> PAGEREF _Toc42673651 \h </w:instrText>
      </w:r>
      <w:r>
        <w:fldChar w:fldCharType="separate"/>
      </w:r>
      <w:r>
        <w:t>12</w:t>
      </w:r>
      <w:r>
        <w:fldChar w:fldCharType="end"/>
      </w:r>
    </w:p>
    <w:p w14:paraId="7389CDE4" w14:textId="0F6CFB72" w:rsidR="00DB308E" w:rsidRDefault="00DB308E" w:rsidP="00DB308E">
      <w:pPr>
        <w:pStyle w:val="TOC3"/>
        <w:rPr>
          <w:rFonts w:asciiTheme="minorHAnsi" w:eastAsiaTheme="minorEastAsia" w:hAnsiTheme="minorHAnsi" w:cstheme="minorBidi"/>
          <w:sz w:val="22"/>
          <w:szCs w:val="22"/>
          <w:lang w:eastAsia="en-GB"/>
        </w:rPr>
      </w:pPr>
      <w:r>
        <w:t>5.6.2</w:t>
      </w:r>
      <w:r>
        <w:tab/>
        <w:t>Purpose</w:t>
      </w:r>
      <w:r>
        <w:tab/>
      </w:r>
      <w:r>
        <w:fldChar w:fldCharType="begin"/>
      </w:r>
      <w:r>
        <w:instrText xml:space="preserve"> PAGEREF _Toc42673652 \h </w:instrText>
      </w:r>
      <w:r>
        <w:fldChar w:fldCharType="separate"/>
      </w:r>
      <w:r>
        <w:t>12</w:t>
      </w:r>
      <w:r>
        <w:fldChar w:fldCharType="end"/>
      </w:r>
    </w:p>
    <w:p w14:paraId="08AC89F6" w14:textId="1DFFFD03" w:rsidR="00DB308E" w:rsidRDefault="00DB308E" w:rsidP="00DB308E">
      <w:pPr>
        <w:pStyle w:val="TOC3"/>
        <w:rPr>
          <w:rFonts w:asciiTheme="minorHAnsi" w:eastAsiaTheme="minorEastAsia" w:hAnsiTheme="minorHAnsi" w:cstheme="minorBidi"/>
          <w:sz w:val="22"/>
          <w:szCs w:val="22"/>
          <w:lang w:eastAsia="en-GB"/>
        </w:rPr>
      </w:pPr>
      <w:r>
        <w:t>5.6.3</w:t>
      </w:r>
      <w:r>
        <w:tab/>
        <w:t>Functional requirements</w:t>
      </w:r>
      <w:r>
        <w:tab/>
      </w:r>
      <w:r>
        <w:fldChar w:fldCharType="begin"/>
      </w:r>
      <w:r>
        <w:instrText xml:space="preserve"> PAGEREF _Toc42673653 \h </w:instrText>
      </w:r>
      <w:r>
        <w:fldChar w:fldCharType="separate"/>
      </w:r>
      <w:r>
        <w:t>12</w:t>
      </w:r>
      <w:r>
        <w:fldChar w:fldCharType="end"/>
      </w:r>
    </w:p>
    <w:p w14:paraId="5E3545A8" w14:textId="58DF883A" w:rsidR="00DB308E" w:rsidRDefault="00DB308E" w:rsidP="00DB308E">
      <w:pPr>
        <w:pStyle w:val="TOC2"/>
        <w:rPr>
          <w:rFonts w:asciiTheme="minorHAnsi" w:eastAsiaTheme="minorEastAsia" w:hAnsiTheme="minorHAnsi" w:cstheme="minorBidi"/>
          <w:sz w:val="22"/>
          <w:szCs w:val="22"/>
          <w:lang w:eastAsia="en-GB"/>
        </w:rPr>
      </w:pPr>
      <w:r>
        <w:t>5.7</w:t>
      </w:r>
      <w:r>
        <w:tab/>
        <w:t>Security management</w:t>
      </w:r>
      <w:r>
        <w:tab/>
      </w:r>
      <w:r>
        <w:fldChar w:fldCharType="begin"/>
      </w:r>
      <w:r>
        <w:instrText xml:space="preserve"> PAGEREF _Toc42673654 \h </w:instrText>
      </w:r>
      <w:r>
        <w:fldChar w:fldCharType="separate"/>
      </w:r>
      <w:r>
        <w:t>12</w:t>
      </w:r>
      <w:r>
        <w:fldChar w:fldCharType="end"/>
      </w:r>
    </w:p>
    <w:p w14:paraId="3CBE2D13" w14:textId="3A88FF8B" w:rsidR="00DB308E" w:rsidRDefault="00DB308E" w:rsidP="00DB308E">
      <w:pPr>
        <w:pStyle w:val="TOC2"/>
        <w:rPr>
          <w:rFonts w:asciiTheme="minorHAnsi" w:eastAsiaTheme="minorEastAsia" w:hAnsiTheme="minorHAnsi" w:cstheme="minorBidi"/>
          <w:sz w:val="22"/>
          <w:szCs w:val="22"/>
          <w:lang w:eastAsia="en-GB"/>
        </w:rPr>
      </w:pPr>
      <w:r>
        <w:t>5.8</w:t>
      </w:r>
      <w:r>
        <w:tab/>
        <w:t>User Notification</w:t>
      </w:r>
      <w:r>
        <w:tab/>
      </w:r>
      <w:r>
        <w:fldChar w:fldCharType="begin"/>
      </w:r>
      <w:r>
        <w:instrText xml:space="preserve"> PAGEREF _Toc42673655 \h </w:instrText>
      </w:r>
      <w:r>
        <w:fldChar w:fldCharType="separate"/>
      </w:r>
      <w:r>
        <w:t>12</w:t>
      </w:r>
      <w:r>
        <w:fldChar w:fldCharType="end"/>
      </w:r>
    </w:p>
    <w:p w14:paraId="66D41315" w14:textId="3B972F8D" w:rsidR="00DB308E" w:rsidRDefault="00DB308E" w:rsidP="00DB308E">
      <w:pPr>
        <w:pStyle w:val="TOC3"/>
        <w:rPr>
          <w:rFonts w:asciiTheme="minorHAnsi" w:eastAsiaTheme="minorEastAsia" w:hAnsiTheme="minorHAnsi" w:cstheme="minorBidi"/>
          <w:sz w:val="22"/>
          <w:szCs w:val="22"/>
          <w:lang w:eastAsia="en-GB"/>
        </w:rPr>
      </w:pPr>
      <w:r>
        <w:t>5.8.1</w:t>
      </w:r>
      <w:r>
        <w:tab/>
        <w:t>Definition</w:t>
      </w:r>
      <w:r>
        <w:tab/>
      </w:r>
      <w:r>
        <w:fldChar w:fldCharType="begin"/>
      </w:r>
      <w:r>
        <w:instrText xml:space="preserve"> PAGEREF _Toc42673656 \h </w:instrText>
      </w:r>
      <w:r>
        <w:fldChar w:fldCharType="separate"/>
      </w:r>
      <w:r>
        <w:t>12</w:t>
      </w:r>
      <w:r>
        <w:fldChar w:fldCharType="end"/>
      </w:r>
    </w:p>
    <w:p w14:paraId="70ECFD05" w14:textId="4E687B2D" w:rsidR="00DB308E" w:rsidRDefault="00DB308E" w:rsidP="00DB308E">
      <w:pPr>
        <w:pStyle w:val="TOC3"/>
        <w:rPr>
          <w:rFonts w:asciiTheme="minorHAnsi" w:eastAsiaTheme="minorEastAsia" w:hAnsiTheme="minorHAnsi" w:cstheme="minorBidi"/>
          <w:sz w:val="22"/>
          <w:szCs w:val="22"/>
          <w:lang w:eastAsia="en-GB"/>
        </w:rPr>
      </w:pPr>
      <w:r>
        <w:t>5.8.2</w:t>
      </w:r>
      <w:r>
        <w:tab/>
        <w:t>Purpose</w:t>
      </w:r>
      <w:r>
        <w:tab/>
      </w:r>
      <w:r>
        <w:fldChar w:fldCharType="begin"/>
      </w:r>
      <w:r>
        <w:instrText xml:space="preserve"> PAGEREF _Toc42673657 \h </w:instrText>
      </w:r>
      <w:r>
        <w:fldChar w:fldCharType="separate"/>
      </w:r>
      <w:r>
        <w:t>13</w:t>
      </w:r>
      <w:r>
        <w:fldChar w:fldCharType="end"/>
      </w:r>
    </w:p>
    <w:p w14:paraId="4EB39457" w14:textId="72BA5F31" w:rsidR="00DB308E" w:rsidRDefault="00DB308E" w:rsidP="00DB308E">
      <w:pPr>
        <w:pStyle w:val="TOC3"/>
        <w:rPr>
          <w:rFonts w:asciiTheme="minorHAnsi" w:eastAsiaTheme="minorEastAsia" w:hAnsiTheme="minorHAnsi" w:cstheme="minorBidi"/>
          <w:sz w:val="22"/>
          <w:szCs w:val="22"/>
          <w:lang w:eastAsia="en-GB"/>
        </w:rPr>
      </w:pPr>
      <w:r>
        <w:t>5.8.3</w:t>
      </w:r>
      <w:r>
        <w:tab/>
        <w:t>Functional requirements</w:t>
      </w:r>
      <w:r>
        <w:tab/>
      </w:r>
      <w:r>
        <w:fldChar w:fldCharType="begin"/>
      </w:r>
      <w:r>
        <w:instrText xml:space="preserve"> PAGEREF _Toc42673658 \h </w:instrText>
      </w:r>
      <w:r>
        <w:fldChar w:fldCharType="separate"/>
      </w:r>
      <w:r>
        <w:t>13</w:t>
      </w:r>
      <w:r>
        <w:fldChar w:fldCharType="end"/>
      </w:r>
    </w:p>
    <w:p w14:paraId="5A4E9A41" w14:textId="692304CC" w:rsidR="00DB308E" w:rsidRDefault="00DB308E" w:rsidP="00DB308E">
      <w:pPr>
        <w:pStyle w:val="TOC1"/>
        <w:rPr>
          <w:rFonts w:asciiTheme="minorHAnsi" w:eastAsiaTheme="minorEastAsia" w:hAnsiTheme="minorHAnsi" w:cstheme="minorBidi"/>
          <w:szCs w:val="22"/>
          <w:lang w:eastAsia="en-GB"/>
        </w:rPr>
      </w:pPr>
      <w:r>
        <w:t>6</w:t>
      </w:r>
      <w:r>
        <w:tab/>
        <w:t>Normal procedures</w:t>
      </w:r>
      <w:r>
        <w:tab/>
      </w:r>
      <w:r>
        <w:fldChar w:fldCharType="begin"/>
      </w:r>
      <w:r>
        <w:instrText xml:space="preserve"> PAGEREF _Toc42673659 \h </w:instrText>
      </w:r>
      <w:r>
        <w:fldChar w:fldCharType="separate"/>
      </w:r>
      <w:r>
        <w:t>13</w:t>
      </w:r>
      <w:r>
        <w:fldChar w:fldCharType="end"/>
      </w:r>
    </w:p>
    <w:p w14:paraId="1480A8DA" w14:textId="13ED0F19" w:rsidR="00DB308E" w:rsidRDefault="00DB308E" w:rsidP="00DB308E">
      <w:pPr>
        <w:pStyle w:val="TOC2"/>
        <w:rPr>
          <w:rFonts w:asciiTheme="minorHAnsi" w:eastAsiaTheme="minorEastAsia" w:hAnsiTheme="minorHAnsi" w:cstheme="minorBidi"/>
          <w:sz w:val="22"/>
          <w:szCs w:val="22"/>
          <w:lang w:eastAsia="en-GB"/>
        </w:rPr>
      </w:pPr>
      <w:r>
        <w:t>6.1</w:t>
      </w:r>
      <w:r>
        <w:tab/>
        <w:t>Security mechanisms</w:t>
      </w:r>
      <w:r>
        <w:tab/>
      </w:r>
      <w:r>
        <w:fldChar w:fldCharType="begin"/>
      </w:r>
      <w:r>
        <w:instrText xml:space="preserve"> PAGEREF _Toc42673660 \h </w:instrText>
      </w:r>
      <w:r>
        <w:fldChar w:fldCharType="separate"/>
      </w:r>
      <w:r>
        <w:t>13</w:t>
      </w:r>
      <w:r>
        <w:fldChar w:fldCharType="end"/>
      </w:r>
    </w:p>
    <w:p w14:paraId="26DA62A0" w14:textId="0DD6A1CC" w:rsidR="00DB308E" w:rsidRDefault="00DB308E" w:rsidP="00DB308E">
      <w:pPr>
        <w:pStyle w:val="TOC3"/>
        <w:rPr>
          <w:rFonts w:asciiTheme="minorHAnsi" w:eastAsiaTheme="minorEastAsia" w:hAnsiTheme="minorHAnsi" w:cstheme="minorBidi"/>
          <w:sz w:val="22"/>
          <w:szCs w:val="22"/>
          <w:lang w:eastAsia="en-GB"/>
        </w:rPr>
      </w:pPr>
      <w:r>
        <w:t>6.1.1</w:t>
      </w:r>
      <w:r>
        <w:tab/>
        <w:t>Introduction</w:t>
      </w:r>
      <w:r>
        <w:tab/>
      </w:r>
      <w:r>
        <w:fldChar w:fldCharType="begin"/>
      </w:r>
      <w:r>
        <w:instrText xml:space="preserve"> PAGEREF _Toc42673661 \h </w:instrText>
      </w:r>
      <w:r>
        <w:fldChar w:fldCharType="separate"/>
      </w:r>
      <w:r>
        <w:t>13</w:t>
      </w:r>
      <w:r>
        <w:fldChar w:fldCharType="end"/>
      </w:r>
    </w:p>
    <w:p w14:paraId="23066D24" w14:textId="60D24CCE" w:rsidR="00DB308E" w:rsidRDefault="00DB308E" w:rsidP="00DB308E">
      <w:pPr>
        <w:pStyle w:val="TOC3"/>
        <w:rPr>
          <w:rFonts w:asciiTheme="minorHAnsi" w:eastAsiaTheme="minorEastAsia" w:hAnsiTheme="minorHAnsi" w:cstheme="minorBidi"/>
          <w:sz w:val="22"/>
          <w:szCs w:val="22"/>
          <w:lang w:eastAsia="en-GB"/>
        </w:rPr>
      </w:pPr>
      <w:r>
        <w:t>6.1.2</w:t>
      </w:r>
      <w:r>
        <w:tab/>
        <w:t>Authentication mechanisms</w:t>
      </w:r>
      <w:r>
        <w:tab/>
      </w:r>
      <w:r>
        <w:fldChar w:fldCharType="begin"/>
      </w:r>
      <w:r>
        <w:instrText xml:space="preserve"> PAGEREF _Toc42673662 \h </w:instrText>
      </w:r>
      <w:r>
        <w:fldChar w:fldCharType="separate"/>
      </w:r>
      <w:r>
        <w:t>13</w:t>
      </w:r>
      <w:r>
        <w:fldChar w:fldCharType="end"/>
      </w:r>
    </w:p>
    <w:p w14:paraId="4895CFD3" w14:textId="0332C788" w:rsidR="00DB308E" w:rsidRDefault="00DB308E" w:rsidP="00DB308E">
      <w:pPr>
        <w:pStyle w:val="TOC3"/>
        <w:rPr>
          <w:rFonts w:asciiTheme="minorHAnsi" w:eastAsiaTheme="minorEastAsia" w:hAnsiTheme="minorHAnsi" w:cstheme="minorBidi"/>
          <w:sz w:val="22"/>
          <w:szCs w:val="22"/>
          <w:lang w:eastAsia="en-GB"/>
        </w:rPr>
      </w:pPr>
      <w:r>
        <w:t>6.1.3</w:t>
      </w:r>
      <w:r>
        <w:tab/>
        <w:t>Message integrity mechanisms</w:t>
      </w:r>
      <w:r>
        <w:tab/>
      </w:r>
      <w:r>
        <w:fldChar w:fldCharType="begin"/>
      </w:r>
      <w:r>
        <w:instrText xml:space="preserve"> PAGEREF _Toc42673663 \h </w:instrText>
      </w:r>
      <w:r>
        <w:fldChar w:fldCharType="separate"/>
      </w:r>
      <w:r>
        <w:t>13</w:t>
      </w:r>
      <w:r>
        <w:fldChar w:fldCharType="end"/>
      </w:r>
    </w:p>
    <w:p w14:paraId="3652B203" w14:textId="40BE4FA9" w:rsidR="00DB308E" w:rsidRDefault="00DB308E" w:rsidP="00DB308E">
      <w:pPr>
        <w:pStyle w:val="TOC3"/>
        <w:rPr>
          <w:rFonts w:asciiTheme="minorHAnsi" w:eastAsiaTheme="minorEastAsia" w:hAnsiTheme="minorHAnsi" w:cstheme="minorBidi"/>
          <w:sz w:val="22"/>
          <w:szCs w:val="22"/>
          <w:lang w:eastAsia="en-GB"/>
        </w:rPr>
      </w:pPr>
      <w:r>
        <w:t>6.1.4</w:t>
      </w:r>
      <w:r>
        <w:tab/>
        <w:t>Replay detection and sequence integrity mechanisms</w:t>
      </w:r>
      <w:r>
        <w:tab/>
      </w:r>
      <w:r>
        <w:fldChar w:fldCharType="begin"/>
      </w:r>
      <w:r>
        <w:instrText xml:space="preserve"> PAGEREF _Toc42673664 \h </w:instrText>
      </w:r>
      <w:r>
        <w:fldChar w:fldCharType="separate"/>
      </w:r>
      <w:r>
        <w:t>13</w:t>
      </w:r>
      <w:r>
        <w:fldChar w:fldCharType="end"/>
      </w:r>
    </w:p>
    <w:p w14:paraId="1D83E732" w14:textId="425BFCE5" w:rsidR="00DB308E" w:rsidRDefault="00DB308E" w:rsidP="00DB308E">
      <w:pPr>
        <w:pStyle w:val="TOC3"/>
        <w:rPr>
          <w:rFonts w:asciiTheme="minorHAnsi" w:eastAsiaTheme="minorEastAsia" w:hAnsiTheme="minorHAnsi" w:cstheme="minorBidi"/>
          <w:sz w:val="22"/>
          <w:szCs w:val="22"/>
          <w:lang w:eastAsia="en-GB"/>
        </w:rPr>
      </w:pPr>
      <w:r>
        <w:t>6.1.5</w:t>
      </w:r>
      <w:r>
        <w:tab/>
        <w:t>Proof of receipt mechanisms</w:t>
      </w:r>
      <w:r>
        <w:tab/>
      </w:r>
      <w:r>
        <w:fldChar w:fldCharType="begin"/>
      </w:r>
      <w:r>
        <w:instrText xml:space="preserve"> PAGEREF _Toc42673665 \h </w:instrText>
      </w:r>
      <w:r>
        <w:fldChar w:fldCharType="separate"/>
      </w:r>
      <w:r>
        <w:t>14</w:t>
      </w:r>
      <w:r>
        <w:fldChar w:fldCharType="end"/>
      </w:r>
    </w:p>
    <w:p w14:paraId="6849354A" w14:textId="76E01787" w:rsidR="00DB308E" w:rsidRDefault="00DB308E" w:rsidP="00DB308E">
      <w:pPr>
        <w:pStyle w:val="TOC3"/>
        <w:rPr>
          <w:rFonts w:asciiTheme="minorHAnsi" w:eastAsiaTheme="minorEastAsia" w:hAnsiTheme="minorHAnsi" w:cstheme="minorBidi"/>
          <w:sz w:val="22"/>
          <w:szCs w:val="22"/>
          <w:lang w:eastAsia="en-GB"/>
        </w:rPr>
      </w:pPr>
      <w:r>
        <w:t>6.1.6</w:t>
      </w:r>
      <w:r>
        <w:tab/>
        <w:t>Message confidentiality mechanisms</w:t>
      </w:r>
      <w:r>
        <w:tab/>
      </w:r>
      <w:r>
        <w:fldChar w:fldCharType="begin"/>
      </w:r>
      <w:r>
        <w:instrText xml:space="preserve"> PAGEREF _Toc42673666 \h </w:instrText>
      </w:r>
      <w:r>
        <w:fldChar w:fldCharType="separate"/>
      </w:r>
      <w:r>
        <w:t>14</w:t>
      </w:r>
      <w:r>
        <w:fldChar w:fldCharType="end"/>
      </w:r>
    </w:p>
    <w:p w14:paraId="5B8E46B3" w14:textId="63D7E555" w:rsidR="00DB308E" w:rsidRDefault="00DB308E" w:rsidP="00DB308E">
      <w:pPr>
        <w:pStyle w:val="TOC2"/>
        <w:rPr>
          <w:rFonts w:asciiTheme="minorHAnsi" w:eastAsiaTheme="minorEastAsia" w:hAnsiTheme="minorHAnsi" w:cstheme="minorBidi"/>
          <w:sz w:val="22"/>
          <w:szCs w:val="22"/>
          <w:lang w:eastAsia="en-GB"/>
        </w:rPr>
      </w:pPr>
      <w:r>
        <w:t>6.2</w:t>
      </w:r>
      <w:r>
        <w:tab/>
        <w:t>Security mechanisms and recommended combinations</w:t>
      </w:r>
      <w:r>
        <w:tab/>
      </w:r>
      <w:r>
        <w:fldChar w:fldCharType="begin"/>
      </w:r>
      <w:r>
        <w:instrText xml:space="preserve"> PAGEREF _Toc42673667 \h </w:instrText>
      </w:r>
      <w:r>
        <w:fldChar w:fldCharType="separate"/>
      </w:r>
      <w:r>
        <w:t>14</w:t>
      </w:r>
      <w:r>
        <w:fldChar w:fldCharType="end"/>
      </w:r>
    </w:p>
    <w:p w14:paraId="7C3B33AA" w14:textId="5B8E4941" w:rsidR="00DB308E" w:rsidRDefault="00DB308E" w:rsidP="00DB308E">
      <w:pPr>
        <w:pStyle w:val="TOC3"/>
        <w:rPr>
          <w:rFonts w:asciiTheme="minorHAnsi" w:eastAsiaTheme="minorEastAsia" w:hAnsiTheme="minorHAnsi" w:cstheme="minorBidi"/>
          <w:sz w:val="22"/>
          <w:szCs w:val="22"/>
          <w:lang w:eastAsia="en-GB"/>
        </w:rPr>
      </w:pPr>
      <w:r>
        <w:t>6.2.1</w:t>
      </w:r>
      <w:r>
        <w:tab/>
        <w:t>Non</w:t>
      </w:r>
      <w:r>
        <w:noBreakHyphen/>
        <w:t>cryptographic mechanisms</w:t>
      </w:r>
      <w:r>
        <w:tab/>
      </w:r>
      <w:r>
        <w:fldChar w:fldCharType="begin"/>
      </w:r>
      <w:r>
        <w:instrText xml:space="preserve"> PAGEREF _Toc42673668 \h </w:instrText>
      </w:r>
      <w:r>
        <w:fldChar w:fldCharType="separate"/>
      </w:r>
      <w:r>
        <w:t>14</w:t>
      </w:r>
      <w:r>
        <w:fldChar w:fldCharType="end"/>
      </w:r>
    </w:p>
    <w:p w14:paraId="0639FD84" w14:textId="12110B84" w:rsidR="00DB308E" w:rsidRDefault="00DB308E" w:rsidP="00DB308E">
      <w:pPr>
        <w:pStyle w:val="TOC3"/>
        <w:rPr>
          <w:rFonts w:asciiTheme="minorHAnsi" w:eastAsiaTheme="minorEastAsia" w:hAnsiTheme="minorHAnsi" w:cstheme="minorBidi"/>
          <w:sz w:val="22"/>
          <w:szCs w:val="22"/>
          <w:lang w:eastAsia="en-GB"/>
        </w:rPr>
      </w:pPr>
      <w:r>
        <w:t>6.2.2</w:t>
      </w:r>
      <w:r>
        <w:tab/>
        <w:t>Cryptographic mechanisms</w:t>
      </w:r>
      <w:r>
        <w:tab/>
      </w:r>
      <w:r>
        <w:fldChar w:fldCharType="begin"/>
      </w:r>
      <w:r>
        <w:instrText xml:space="preserve"> PAGEREF _Toc42673669 \h </w:instrText>
      </w:r>
      <w:r>
        <w:fldChar w:fldCharType="separate"/>
      </w:r>
      <w:r>
        <w:t>14</w:t>
      </w:r>
      <w:r>
        <w:fldChar w:fldCharType="end"/>
      </w:r>
    </w:p>
    <w:p w14:paraId="79BF750F" w14:textId="6B08CF72" w:rsidR="00DB308E" w:rsidRDefault="00DB308E" w:rsidP="00DB308E">
      <w:pPr>
        <w:pStyle w:val="TOC3"/>
        <w:rPr>
          <w:rFonts w:asciiTheme="minorHAnsi" w:eastAsiaTheme="minorEastAsia" w:hAnsiTheme="minorHAnsi" w:cstheme="minorBidi"/>
          <w:sz w:val="22"/>
          <w:szCs w:val="22"/>
          <w:lang w:eastAsia="en-GB"/>
        </w:rPr>
      </w:pPr>
      <w:r>
        <w:t>6.2.3</w:t>
      </w:r>
      <w:r>
        <w:tab/>
        <w:t>Recommended combinations of cryptographic mechanisms</w:t>
      </w:r>
      <w:r>
        <w:tab/>
      </w:r>
      <w:r>
        <w:fldChar w:fldCharType="begin"/>
      </w:r>
      <w:r>
        <w:instrText xml:space="preserve"> PAGEREF _Toc42673670 \h </w:instrText>
      </w:r>
      <w:r>
        <w:fldChar w:fldCharType="separate"/>
      </w:r>
      <w:r>
        <w:t>15</w:t>
      </w:r>
      <w:r>
        <w:fldChar w:fldCharType="end"/>
      </w:r>
    </w:p>
    <w:p w14:paraId="40FAC4EC" w14:textId="789FCEC0" w:rsidR="00DB308E" w:rsidRDefault="00DB308E" w:rsidP="00DB308E">
      <w:pPr>
        <w:pStyle w:val="TOC1"/>
        <w:rPr>
          <w:rFonts w:asciiTheme="minorHAnsi" w:eastAsiaTheme="minorEastAsia" w:hAnsiTheme="minorHAnsi" w:cstheme="minorBidi"/>
          <w:szCs w:val="22"/>
          <w:lang w:eastAsia="en-GB"/>
        </w:rPr>
      </w:pPr>
      <w:r>
        <w:t>7</w:t>
      </w:r>
      <w:r>
        <w:tab/>
        <w:t>Exceptional procedures</w:t>
      </w:r>
      <w:r>
        <w:tab/>
      </w:r>
      <w:r>
        <w:fldChar w:fldCharType="begin"/>
      </w:r>
      <w:r>
        <w:instrText xml:space="preserve"> PAGEREF _Toc42673671 \h </w:instrText>
      </w:r>
      <w:r>
        <w:fldChar w:fldCharType="separate"/>
      </w:r>
      <w:r>
        <w:t>15</w:t>
      </w:r>
      <w:r>
        <w:fldChar w:fldCharType="end"/>
      </w:r>
    </w:p>
    <w:p w14:paraId="6F6170F7" w14:textId="5C94DE21" w:rsidR="00DB308E" w:rsidRDefault="00DB308E" w:rsidP="00DB308E">
      <w:pPr>
        <w:pStyle w:val="TOC2"/>
        <w:rPr>
          <w:rFonts w:asciiTheme="minorHAnsi" w:eastAsiaTheme="minorEastAsia" w:hAnsiTheme="minorHAnsi" w:cstheme="minorBidi"/>
          <w:sz w:val="22"/>
          <w:szCs w:val="22"/>
          <w:lang w:eastAsia="en-GB"/>
        </w:rPr>
      </w:pPr>
      <w:r>
        <w:lastRenderedPageBreak/>
        <w:t>7.1</w:t>
      </w:r>
      <w:r>
        <w:tab/>
        <w:t>Authentication or integrity failure</w:t>
      </w:r>
      <w:r>
        <w:tab/>
      </w:r>
      <w:r>
        <w:fldChar w:fldCharType="begin"/>
      </w:r>
      <w:r>
        <w:instrText xml:space="preserve"> PAGEREF _Toc42673672 \h </w:instrText>
      </w:r>
      <w:r>
        <w:fldChar w:fldCharType="separate"/>
      </w:r>
      <w:r>
        <w:t>15</w:t>
      </w:r>
      <w:r>
        <w:fldChar w:fldCharType="end"/>
      </w:r>
    </w:p>
    <w:p w14:paraId="0837AEC4" w14:textId="3726695B" w:rsidR="00DB308E" w:rsidRDefault="00DB308E" w:rsidP="00DB308E">
      <w:pPr>
        <w:pStyle w:val="TOC2"/>
        <w:rPr>
          <w:rFonts w:asciiTheme="minorHAnsi" w:eastAsiaTheme="minorEastAsia" w:hAnsiTheme="minorHAnsi" w:cstheme="minorBidi"/>
          <w:sz w:val="22"/>
          <w:szCs w:val="22"/>
          <w:lang w:eastAsia="en-GB"/>
        </w:rPr>
      </w:pPr>
      <w:r>
        <w:t>7.2</w:t>
      </w:r>
      <w:r>
        <w:tab/>
        <w:t>Sequence and replay detection failure</w:t>
      </w:r>
      <w:r>
        <w:tab/>
      </w:r>
      <w:r>
        <w:fldChar w:fldCharType="begin"/>
      </w:r>
      <w:r>
        <w:instrText xml:space="preserve"> PAGEREF _Toc42673673 \h </w:instrText>
      </w:r>
      <w:r>
        <w:fldChar w:fldCharType="separate"/>
      </w:r>
      <w:r>
        <w:t>16</w:t>
      </w:r>
      <w:r>
        <w:fldChar w:fldCharType="end"/>
      </w:r>
    </w:p>
    <w:p w14:paraId="5B385291" w14:textId="2F270093" w:rsidR="00DB308E" w:rsidRDefault="00DB308E" w:rsidP="00DB308E">
      <w:pPr>
        <w:pStyle w:val="TOC2"/>
        <w:rPr>
          <w:rFonts w:asciiTheme="minorHAnsi" w:eastAsiaTheme="minorEastAsia" w:hAnsiTheme="minorHAnsi" w:cstheme="minorBidi"/>
          <w:sz w:val="22"/>
          <w:szCs w:val="22"/>
          <w:lang w:eastAsia="en-GB"/>
        </w:rPr>
      </w:pPr>
      <w:r>
        <w:t>7.3</w:t>
      </w:r>
      <w:r>
        <w:tab/>
        <w:t>Proof of receipt failure</w:t>
      </w:r>
      <w:r>
        <w:tab/>
      </w:r>
      <w:r>
        <w:fldChar w:fldCharType="begin"/>
      </w:r>
      <w:r>
        <w:instrText xml:space="preserve"> PAGEREF _Toc42673674 \h </w:instrText>
      </w:r>
      <w:r>
        <w:fldChar w:fldCharType="separate"/>
      </w:r>
      <w:r>
        <w:t>16</w:t>
      </w:r>
      <w:r>
        <w:fldChar w:fldCharType="end"/>
      </w:r>
    </w:p>
    <w:p w14:paraId="1AC47BD0" w14:textId="42B9F00D" w:rsidR="00DB308E" w:rsidRDefault="00DB308E" w:rsidP="00DB308E">
      <w:pPr>
        <w:pStyle w:val="TOC1"/>
        <w:rPr>
          <w:rFonts w:asciiTheme="minorHAnsi" w:eastAsiaTheme="minorEastAsia" w:hAnsiTheme="minorHAnsi" w:cstheme="minorBidi"/>
          <w:szCs w:val="22"/>
          <w:lang w:eastAsia="en-GB"/>
        </w:rPr>
      </w:pPr>
      <w:r>
        <w:t>8</w:t>
      </w:r>
      <w:r>
        <w:tab/>
        <w:t>Interfacing to the Transport Layer</w:t>
      </w:r>
      <w:r>
        <w:tab/>
      </w:r>
      <w:r>
        <w:fldChar w:fldCharType="begin"/>
      </w:r>
      <w:r>
        <w:instrText xml:space="preserve"> PAGEREF _Toc42673675 \h </w:instrText>
      </w:r>
      <w:r>
        <w:fldChar w:fldCharType="separate"/>
      </w:r>
      <w:r>
        <w:t>16</w:t>
      </w:r>
      <w:r>
        <w:fldChar w:fldCharType="end"/>
      </w:r>
    </w:p>
    <w:p w14:paraId="7ECEAD0E" w14:textId="1C81104A" w:rsidR="00DB308E" w:rsidRDefault="00DB308E" w:rsidP="00DB308E">
      <w:pPr>
        <w:pStyle w:val="TOC1"/>
        <w:rPr>
          <w:rFonts w:asciiTheme="minorHAnsi" w:eastAsiaTheme="minorEastAsia" w:hAnsiTheme="minorHAnsi" w:cstheme="minorBidi"/>
          <w:szCs w:val="22"/>
          <w:lang w:eastAsia="en-GB"/>
        </w:rPr>
      </w:pPr>
      <w:r>
        <w:t>9</w:t>
      </w:r>
      <w:r>
        <w:tab/>
        <w:t>Remote Application Management over IP</w:t>
      </w:r>
      <w:r>
        <w:tab/>
      </w:r>
      <w:r>
        <w:fldChar w:fldCharType="begin"/>
      </w:r>
      <w:r>
        <w:instrText xml:space="preserve"> PAGEREF _Toc42673676 \h </w:instrText>
      </w:r>
      <w:r>
        <w:fldChar w:fldCharType="separate"/>
      </w:r>
      <w:r>
        <w:t>16</w:t>
      </w:r>
      <w:r>
        <w:fldChar w:fldCharType="end"/>
      </w:r>
    </w:p>
    <w:p w14:paraId="59D1F1C3" w14:textId="286945CB" w:rsidR="00DB308E" w:rsidRDefault="00DB308E" w:rsidP="00DB308E">
      <w:pPr>
        <w:pStyle w:val="TOC2"/>
        <w:rPr>
          <w:rFonts w:asciiTheme="minorHAnsi" w:eastAsiaTheme="minorEastAsia" w:hAnsiTheme="minorHAnsi" w:cstheme="minorBidi"/>
          <w:sz w:val="22"/>
          <w:szCs w:val="22"/>
          <w:lang w:eastAsia="en-GB"/>
        </w:rPr>
      </w:pPr>
      <w:r>
        <w:t>9.1</w:t>
      </w:r>
      <w:r>
        <w:tab/>
        <w:t>Introduction</w:t>
      </w:r>
      <w:r>
        <w:tab/>
      </w:r>
      <w:r>
        <w:fldChar w:fldCharType="begin"/>
      </w:r>
      <w:r>
        <w:instrText xml:space="preserve"> PAGEREF _Toc42673677 \h </w:instrText>
      </w:r>
      <w:r>
        <w:fldChar w:fldCharType="separate"/>
      </w:r>
      <w:r>
        <w:t>16</w:t>
      </w:r>
      <w:r>
        <w:fldChar w:fldCharType="end"/>
      </w:r>
    </w:p>
    <w:p w14:paraId="6634B375" w14:textId="2026D6F6" w:rsidR="00DB308E" w:rsidRDefault="00DB308E" w:rsidP="00DB308E">
      <w:pPr>
        <w:pStyle w:val="TOC2"/>
        <w:rPr>
          <w:rFonts w:asciiTheme="minorHAnsi" w:eastAsiaTheme="minorEastAsia" w:hAnsiTheme="minorHAnsi" w:cstheme="minorBidi"/>
          <w:sz w:val="22"/>
          <w:szCs w:val="22"/>
          <w:lang w:eastAsia="en-GB"/>
        </w:rPr>
      </w:pPr>
      <w:r>
        <w:t>9.2</w:t>
      </w:r>
      <w:r>
        <w:tab/>
        <w:t>Transport requirement</w:t>
      </w:r>
      <w:r>
        <w:tab/>
      </w:r>
      <w:r>
        <w:fldChar w:fldCharType="begin"/>
      </w:r>
      <w:r>
        <w:instrText xml:space="preserve"> PAGEREF _Toc42673678 \h </w:instrText>
      </w:r>
      <w:r>
        <w:fldChar w:fldCharType="separate"/>
      </w:r>
      <w:r>
        <w:t>16</w:t>
      </w:r>
      <w:r>
        <w:fldChar w:fldCharType="end"/>
      </w:r>
    </w:p>
    <w:p w14:paraId="0ED585BE" w14:textId="027568FD" w:rsidR="00DB308E" w:rsidRDefault="00DB308E" w:rsidP="00DB308E">
      <w:pPr>
        <w:pStyle w:val="TOC2"/>
        <w:rPr>
          <w:rFonts w:asciiTheme="minorHAnsi" w:eastAsiaTheme="minorEastAsia" w:hAnsiTheme="minorHAnsi" w:cstheme="minorBidi"/>
          <w:sz w:val="22"/>
          <w:szCs w:val="22"/>
          <w:lang w:eastAsia="en-GB"/>
        </w:rPr>
      </w:pPr>
      <w:r>
        <w:t>9.3</w:t>
      </w:r>
      <w:r>
        <w:tab/>
        <w:t>Functions requirements</w:t>
      </w:r>
      <w:r>
        <w:tab/>
      </w:r>
      <w:r>
        <w:fldChar w:fldCharType="begin"/>
      </w:r>
      <w:r>
        <w:instrText xml:space="preserve"> PAGEREF _Toc42673679 \h </w:instrText>
      </w:r>
      <w:r>
        <w:fldChar w:fldCharType="separate"/>
      </w:r>
      <w:r>
        <w:t>16</w:t>
      </w:r>
      <w:r>
        <w:fldChar w:fldCharType="end"/>
      </w:r>
    </w:p>
    <w:p w14:paraId="307895A1" w14:textId="76757AFB" w:rsidR="00DB308E" w:rsidRDefault="00DB308E" w:rsidP="00DB308E">
      <w:pPr>
        <w:pStyle w:val="TOC2"/>
        <w:rPr>
          <w:rFonts w:asciiTheme="minorHAnsi" w:eastAsiaTheme="minorEastAsia" w:hAnsiTheme="minorHAnsi" w:cstheme="minorBidi"/>
          <w:sz w:val="22"/>
          <w:szCs w:val="22"/>
          <w:lang w:eastAsia="en-GB"/>
        </w:rPr>
      </w:pPr>
      <w:r>
        <w:t>9.4</w:t>
      </w:r>
      <w:r>
        <w:tab/>
        <w:t>Security requirements</w:t>
      </w:r>
      <w:r>
        <w:tab/>
      </w:r>
      <w:r>
        <w:fldChar w:fldCharType="begin"/>
      </w:r>
      <w:r>
        <w:instrText xml:space="preserve"> PAGEREF _Toc42673680 \h </w:instrText>
      </w:r>
      <w:r>
        <w:fldChar w:fldCharType="separate"/>
      </w:r>
      <w:r>
        <w:t>17</w:t>
      </w:r>
      <w:r>
        <w:fldChar w:fldCharType="end"/>
      </w:r>
    </w:p>
    <w:p w14:paraId="1D10FF88" w14:textId="29CFF92F" w:rsidR="00DB308E" w:rsidRDefault="00DB308E" w:rsidP="00DB308E">
      <w:pPr>
        <w:pStyle w:val="TOC2"/>
        <w:rPr>
          <w:rFonts w:asciiTheme="minorHAnsi" w:eastAsiaTheme="minorEastAsia" w:hAnsiTheme="minorHAnsi" w:cstheme="minorBidi"/>
          <w:sz w:val="22"/>
          <w:szCs w:val="22"/>
          <w:lang w:eastAsia="en-GB"/>
        </w:rPr>
      </w:pPr>
      <w:r>
        <w:t>9.5</w:t>
      </w:r>
      <w:r>
        <w:tab/>
        <w:t>Backward compatibility requirements</w:t>
      </w:r>
      <w:r>
        <w:tab/>
      </w:r>
      <w:r>
        <w:fldChar w:fldCharType="begin"/>
      </w:r>
      <w:r>
        <w:instrText xml:space="preserve"> PAGEREF _Toc42673681 \h </w:instrText>
      </w:r>
      <w:r>
        <w:fldChar w:fldCharType="separate"/>
      </w:r>
      <w:r>
        <w:t>17</w:t>
      </w:r>
      <w:r>
        <w:fldChar w:fldCharType="end"/>
      </w:r>
    </w:p>
    <w:p w14:paraId="3027C72B" w14:textId="634889E9" w:rsidR="00DB308E" w:rsidRDefault="00DB308E" w:rsidP="00DB308E">
      <w:pPr>
        <w:pStyle w:val="TOC8"/>
        <w:rPr>
          <w:rFonts w:asciiTheme="minorHAnsi" w:eastAsiaTheme="minorEastAsia" w:hAnsiTheme="minorHAnsi" w:cstheme="minorBidi"/>
          <w:szCs w:val="22"/>
          <w:lang w:eastAsia="en-GB"/>
        </w:rPr>
      </w:pPr>
      <w:r>
        <w:t>Annex A (informative):</w:t>
      </w:r>
      <w:r>
        <w:tab/>
        <w:t>Change history</w:t>
      </w:r>
      <w:r>
        <w:tab/>
      </w:r>
      <w:r>
        <w:fldChar w:fldCharType="begin"/>
      </w:r>
      <w:r>
        <w:instrText xml:space="preserve"> PAGEREF _Toc42673682 \h </w:instrText>
      </w:r>
      <w:r>
        <w:fldChar w:fldCharType="separate"/>
      </w:r>
      <w:r>
        <w:t>18</w:t>
      </w:r>
      <w:r>
        <w:fldChar w:fldCharType="end"/>
      </w:r>
    </w:p>
    <w:p w14:paraId="01109065" w14:textId="049A8510" w:rsidR="00DB308E" w:rsidRDefault="00DB308E" w:rsidP="00DB308E">
      <w:pPr>
        <w:pStyle w:val="TOC1"/>
        <w:rPr>
          <w:rFonts w:asciiTheme="minorHAnsi" w:eastAsiaTheme="minorEastAsia" w:hAnsiTheme="minorHAnsi" w:cstheme="minorBidi"/>
          <w:szCs w:val="22"/>
          <w:lang w:eastAsia="en-GB"/>
        </w:rPr>
      </w:pPr>
      <w:r>
        <w:t>History</w:t>
      </w:r>
      <w:r>
        <w:tab/>
      </w:r>
      <w:r>
        <w:fldChar w:fldCharType="begin"/>
      </w:r>
      <w:r>
        <w:instrText xml:space="preserve"> PAGEREF _Toc42673683 \h </w:instrText>
      </w:r>
      <w:r>
        <w:fldChar w:fldCharType="separate"/>
      </w:r>
      <w:r>
        <w:t>19</w:t>
      </w:r>
      <w:r>
        <w:fldChar w:fldCharType="end"/>
      </w:r>
    </w:p>
    <w:p w14:paraId="08405A46" w14:textId="69199FEA" w:rsidR="008C5CBE" w:rsidRPr="00C85483" w:rsidRDefault="00DB308E" w:rsidP="008C5CBE">
      <w:r>
        <w:fldChar w:fldCharType="end"/>
      </w:r>
    </w:p>
    <w:p w14:paraId="27D3E468" w14:textId="77777777" w:rsidR="00841CDC" w:rsidRPr="00C85483" w:rsidRDefault="00841CDC" w:rsidP="000B7DEF">
      <w:pPr>
        <w:pStyle w:val="Heading1"/>
      </w:pPr>
      <w:r w:rsidRPr="00C85483">
        <w:br w:type="page"/>
      </w:r>
      <w:bookmarkStart w:id="0" w:name="_Toc42673620"/>
      <w:r w:rsidRPr="00C85483">
        <w:lastRenderedPageBreak/>
        <w:t>Intellectual Property Rights</w:t>
      </w:r>
      <w:bookmarkEnd w:id="0"/>
    </w:p>
    <w:p w14:paraId="419C6C0E" w14:textId="26F13C51" w:rsidR="00000226" w:rsidRPr="00C85483" w:rsidRDefault="00000226" w:rsidP="00000226">
      <w:pPr>
        <w:pStyle w:val="H6"/>
      </w:pPr>
      <w:r w:rsidRPr="00C85483">
        <w:t>Essential patents</w:t>
      </w:r>
    </w:p>
    <w:p w14:paraId="28EA1F57" w14:textId="1ED9393D" w:rsidR="00000226" w:rsidRPr="00C85483" w:rsidRDefault="00000226" w:rsidP="00000226">
      <w:bookmarkStart w:id="1" w:name="IPR_3GPP"/>
      <w:r w:rsidRPr="00C85483">
        <w:t xml:space="preserve">IPRs essential or potentially essential to normative deliverables may have been declared to ETSI. The information pertaining to these essential IPRs, if any, is publicly available for </w:t>
      </w:r>
      <w:r w:rsidRPr="00C85483">
        <w:rPr>
          <w:b/>
          <w:bCs/>
        </w:rPr>
        <w:t>ETSI members and non-members</w:t>
      </w:r>
      <w:r w:rsidRPr="00C85483">
        <w:t xml:space="preserve">, and can be found in ETSI SR 000 314: </w:t>
      </w:r>
      <w:r w:rsidRPr="00C85483">
        <w:rPr>
          <w:i/>
          <w:iCs/>
        </w:rPr>
        <w:t>"Intellectual Property Rights (IPRs); Essential, or potentially Essential, IPRs notified to ETSI in respect of ETSI standards"</w:t>
      </w:r>
      <w:r w:rsidRPr="00C85483">
        <w:t>, which is available from the ETSI Secretariat. Latest updates are available on the ETSI Web server (</w:t>
      </w:r>
      <w:hyperlink r:id="rId17" w:history="1">
        <w:r w:rsidRPr="00DB308E">
          <w:rPr>
            <w:rStyle w:val="Hyperlink"/>
          </w:rPr>
          <w:t>https://ipr.etsi.org/</w:t>
        </w:r>
      </w:hyperlink>
      <w:r w:rsidRPr="00C85483">
        <w:t>).</w:t>
      </w:r>
    </w:p>
    <w:p w14:paraId="38C126AC" w14:textId="77777777" w:rsidR="00000226" w:rsidRPr="00C85483" w:rsidRDefault="00000226" w:rsidP="00000226">
      <w:r w:rsidRPr="00C85483">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bookmarkEnd w:id="1"/>
    <w:p w14:paraId="64F554B2" w14:textId="77777777" w:rsidR="00000226" w:rsidRPr="00C85483" w:rsidRDefault="00000226" w:rsidP="00000226">
      <w:pPr>
        <w:pStyle w:val="H6"/>
      </w:pPr>
      <w:r w:rsidRPr="00C85483">
        <w:t>Trademarks</w:t>
      </w:r>
    </w:p>
    <w:p w14:paraId="32BF240E" w14:textId="77777777" w:rsidR="00000226" w:rsidRPr="00C85483" w:rsidRDefault="00000226" w:rsidP="00000226">
      <w:r w:rsidRPr="00C85483">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1807B425" w14:textId="77777777" w:rsidR="00841CDC" w:rsidRPr="00C85483" w:rsidRDefault="00841CDC" w:rsidP="000B7DEF">
      <w:pPr>
        <w:pStyle w:val="Heading1"/>
      </w:pPr>
      <w:bookmarkStart w:id="2" w:name="_Toc42673621"/>
      <w:r w:rsidRPr="00C85483">
        <w:t>Foreword</w:t>
      </w:r>
      <w:bookmarkEnd w:id="2"/>
    </w:p>
    <w:p w14:paraId="6087800B" w14:textId="77777777" w:rsidR="00000226" w:rsidRPr="00C85483" w:rsidRDefault="00000226" w:rsidP="00000226">
      <w:r w:rsidRPr="00C85483">
        <w:t>This Technical Specification (TS) has been produced by ETSI Technical Committee Smart Card Platform (SCP).</w:t>
      </w:r>
    </w:p>
    <w:p w14:paraId="00370013" w14:textId="77777777" w:rsidR="00841CDC" w:rsidRPr="00C85483" w:rsidRDefault="00841CDC">
      <w:r w:rsidRPr="00C85483">
        <w:t>It is based on work originally done in the 3GPP in TSG</w:t>
      </w:r>
      <w:r w:rsidR="00F4020E" w:rsidRPr="00C85483">
        <w:noBreakHyphen/>
      </w:r>
      <w:r w:rsidRPr="00C85483">
        <w:t>terminals WG3 and ETSI SMG.</w:t>
      </w:r>
    </w:p>
    <w:p w14:paraId="590A79F2" w14:textId="77777777" w:rsidR="00841CDC" w:rsidRPr="00C85483" w:rsidRDefault="00841CDC">
      <w:pPr>
        <w:tabs>
          <w:tab w:val="left" w:pos="5800"/>
        </w:tabs>
      </w:pPr>
      <w:r w:rsidRPr="00C85483">
        <w:t xml:space="preserve">The contents of the present document are subject to continuing work within </w:t>
      </w:r>
      <w:r w:rsidR="00E07BAF" w:rsidRPr="00C85483">
        <w:t>TC SCP</w:t>
      </w:r>
      <w:r w:rsidRPr="00C85483">
        <w:t xml:space="preserve"> and may change following formal </w:t>
      </w:r>
      <w:r w:rsidR="00E07BAF" w:rsidRPr="00C85483">
        <w:t>TC SCP</w:t>
      </w:r>
      <w:r w:rsidRPr="00C85483">
        <w:t xml:space="preserve"> approval. If </w:t>
      </w:r>
      <w:r w:rsidR="00E07BAF" w:rsidRPr="00C85483">
        <w:t>TC SCP</w:t>
      </w:r>
      <w:r w:rsidRPr="00C85483">
        <w:t xml:space="preserve"> modifies the contents of the present document, it will then be republished by ETSI with an identifying change of release date and an increase in version number as follows:</w:t>
      </w:r>
    </w:p>
    <w:p w14:paraId="01F516BB" w14:textId="77777777" w:rsidR="00841CDC" w:rsidRPr="00C85483" w:rsidRDefault="00841CDC">
      <w:pPr>
        <w:pStyle w:val="B10"/>
        <w:tabs>
          <w:tab w:val="left" w:pos="5800"/>
        </w:tabs>
      </w:pPr>
      <w:r w:rsidRPr="00C85483">
        <w:t>Version x.y.z</w:t>
      </w:r>
    </w:p>
    <w:p w14:paraId="3275AF51" w14:textId="77777777" w:rsidR="00841CDC" w:rsidRPr="00C85483" w:rsidRDefault="00841CDC">
      <w:pPr>
        <w:pStyle w:val="B10"/>
        <w:tabs>
          <w:tab w:val="left" w:pos="5800"/>
        </w:tabs>
      </w:pPr>
      <w:r w:rsidRPr="00C85483">
        <w:t>where:</w:t>
      </w:r>
    </w:p>
    <w:p w14:paraId="67D396C9" w14:textId="77777777" w:rsidR="00841CDC" w:rsidRPr="00C85483" w:rsidRDefault="00841CDC">
      <w:pPr>
        <w:pStyle w:val="B20"/>
        <w:tabs>
          <w:tab w:val="left" w:pos="5800"/>
        </w:tabs>
      </w:pPr>
      <w:r w:rsidRPr="00C85483">
        <w:t>x</w:t>
      </w:r>
      <w:r w:rsidR="004F46F8" w:rsidRPr="00C85483">
        <w:t>:</w:t>
      </w:r>
      <w:r w:rsidRPr="00C85483">
        <w:tab/>
        <w:t>the first digit:</w:t>
      </w:r>
    </w:p>
    <w:p w14:paraId="3B4C7E21" w14:textId="77777777" w:rsidR="00841CDC" w:rsidRPr="00C85483" w:rsidRDefault="00841CDC">
      <w:pPr>
        <w:pStyle w:val="B30"/>
        <w:tabs>
          <w:tab w:val="left" w:pos="5800"/>
        </w:tabs>
      </w:pPr>
      <w:r w:rsidRPr="00C85483">
        <w:t>0</w:t>
      </w:r>
      <w:r w:rsidRPr="00C85483">
        <w:tab/>
        <w:t>early working draft;</w:t>
      </w:r>
    </w:p>
    <w:p w14:paraId="008F7B0E" w14:textId="77777777" w:rsidR="00841CDC" w:rsidRPr="00C85483" w:rsidRDefault="00841CDC">
      <w:pPr>
        <w:pStyle w:val="B30"/>
        <w:tabs>
          <w:tab w:val="left" w:pos="5800"/>
        </w:tabs>
      </w:pPr>
      <w:r w:rsidRPr="00C85483">
        <w:t>1</w:t>
      </w:r>
      <w:r w:rsidRPr="00C85483">
        <w:tab/>
        <w:t xml:space="preserve">presented to </w:t>
      </w:r>
      <w:r w:rsidR="00E07BAF" w:rsidRPr="00C85483">
        <w:t>TC SCP</w:t>
      </w:r>
      <w:r w:rsidRPr="00C85483">
        <w:t xml:space="preserve"> for information;</w:t>
      </w:r>
    </w:p>
    <w:p w14:paraId="1B706B01" w14:textId="77777777" w:rsidR="00841CDC" w:rsidRPr="00C85483" w:rsidRDefault="00841CDC">
      <w:pPr>
        <w:pStyle w:val="B30"/>
        <w:tabs>
          <w:tab w:val="left" w:pos="5800"/>
        </w:tabs>
      </w:pPr>
      <w:r w:rsidRPr="00C85483">
        <w:t>2</w:t>
      </w:r>
      <w:r w:rsidRPr="00C85483">
        <w:tab/>
        <w:t xml:space="preserve">presented to </w:t>
      </w:r>
      <w:r w:rsidR="00E07BAF" w:rsidRPr="00C85483">
        <w:t>TC SCP</w:t>
      </w:r>
      <w:r w:rsidRPr="00C85483">
        <w:t xml:space="preserve"> for approval;</w:t>
      </w:r>
    </w:p>
    <w:p w14:paraId="42C5D191" w14:textId="77777777" w:rsidR="00841CDC" w:rsidRPr="00C85483" w:rsidRDefault="00841CDC">
      <w:pPr>
        <w:pStyle w:val="B30"/>
        <w:tabs>
          <w:tab w:val="left" w:pos="5800"/>
        </w:tabs>
      </w:pPr>
      <w:r w:rsidRPr="00C85483">
        <w:t>3</w:t>
      </w:r>
      <w:r w:rsidRPr="00C85483">
        <w:tab/>
        <w:t xml:space="preserve">or greater indicates </w:t>
      </w:r>
      <w:r w:rsidR="00E07BAF" w:rsidRPr="00C85483">
        <w:t>TC SCP</w:t>
      </w:r>
      <w:r w:rsidRPr="00C85483">
        <w:t xml:space="preserve"> approved document under change control.</w:t>
      </w:r>
    </w:p>
    <w:p w14:paraId="3A05829A" w14:textId="77777777" w:rsidR="00841CDC" w:rsidRPr="00C85483" w:rsidRDefault="00841CDC">
      <w:pPr>
        <w:pStyle w:val="B20"/>
        <w:tabs>
          <w:tab w:val="left" w:pos="5800"/>
        </w:tabs>
      </w:pPr>
      <w:r w:rsidRPr="00C85483">
        <w:t>y</w:t>
      </w:r>
      <w:r w:rsidR="004F46F8" w:rsidRPr="00C85483">
        <w:t>:</w:t>
      </w:r>
      <w:r w:rsidRPr="00C85483">
        <w:tab/>
        <w:t>the second digit is incremented for all changes of substance, i.e. technical enhancements, corrections, updates, etc.</w:t>
      </w:r>
    </w:p>
    <w:p w14:paraId="007024B7" w14:textId="77777777" w:rsidR="00841CDC" w:rsidRPr="00C85483" w:rsidRDefault="00841CDC">
      <w:pPr>
        <w:pStyle w:val="B20"/>
        <w:tabs>
          <w:tab w:val="left" w:pos="5800"/>
        </w:tabs>
      </w:pPr>
      <w:r w:rsidRPr="00C85483">
        <w:t>z</w:t>
      </w:r>
      <w:r w:rsidR="004F46F8" w:rsidRPr="00C85483">
        <w:t>:</w:t>
      </w:r>
      <w:r w:rsidRPr="00C85483">
        <w:tab/>
        <w:t>the third digit is incremented when editorial only changes have been incorporated in the document.</w:t>
      </w:r>
    </w:p>
    <w:p w14:paraId="47C399E8" w14:textId="77777777" w:rsidR="00000226" w:rsidRPr="00C85483" w:rsidRDefault="00000226" w:rsidP="00000226">
      <w:pPr>
        <w:pStyle w:val="Heading1"/>
      </w:pPr>
      <w:bookmarkStart w:id="3" w:name="_Toc42673622"/>
      <w:r w:rsidRPr="00C85483">
        <w:t>Modal verbs terminology</w:t>
      </w:r>
      <w:bookmarkEnd w:id="3"/>
    </w:p>
    <w:p w14:paraId="35F44507" w14:textId="1C57A453" w:rsidR="00000226" w:rsidRPr="00C85483" w:rsidRDefault="00000226" w:rsidP="00000226">
      <w:r w:rsidRPr="00C85483">
        <w:t>In the present document "</w:t>
      </w:r>
      <w:r w:rsidR="005F027F">
        <w:rPr>
          <w:b/>
          <w:bCs/>
        </w:rPr>
        <w:t>shall</w:t>
      </w:r>
      <w:r w:rsidRPr="00C85483">
        <w:t>", "</w:t>
      </w:r>
      <w:r w:rsidR="005F027F">
        <w:rPr>
          <w:b/>
          <w:bCs/>
        </w:rPr>
        <w:t>shall</w:t>
      </w:r>
      <w:r w:rsidRPr="00C85483">
        <w:rPr>
          <w:b/>
          <w:bCs/>
        </w:rPr>
        <w:t xml:space="preserve"> not</w:t>
      </w:r>
      <w:r w:rsidRPr="00C85483">
        <w:t>", "</w:t>
      </w:r>
      <w:r w:rsidRPr="00C85483">
        <w:rPr>
          <w:b/>
          <w:bCs/>
        </w:rPr>
        <w:t>should</w:t>
      </w:r>
      <w:r w:rsidRPr="00C85483">
        <w:t>", "</w:t>
      </w:r>
      <w:r w:rsidRPr="00C85483">
        <w:rPr>
          <w:b/>
          <w:bCs/>
        </w:rPr>
        <w:t>should not</w:t>
      </w:r>
      <w:r w:rsidRPr="00C85483">
        <w:t>", "</w:t>
      </w:r>
      <w:r w:rsidRPr="00C85483">
        <w:rPr>
          <w:b/>
          <w:bCs/>
        </w:rPr>
        <w:t>may</w:t>
      </w:r>
      <w:r w:rsidRPr="00C85483">
        <w:t>", "</w:t>
      </w:r>
      <w:r w:rsidRPr="00C85483">
        <w:rPr>
          <w:b/>
          <w:bCs/>
        </w:rPr>
        <w:t>need not</w:t>
      </w:r>
      <w:r w:rsidRPr="00C85483">
        <w:t>", "</w:t>
      </w:r>
      <w:r w:rsidRPr="00C85483">
        <w:rPr>
          <w:b/>
          <w:bCs/>
        </w:rPr>
        <w:t>will</w:t>
      </w:r>
      <w:r w:rsidRPr="00C85483">
        <w:rPr>
          <w:bCs/>
        </w:rPr>
        <w:t>"</w:t>
      </w:r>
      <w:r w:rsidRPr="00C85483">
        <w:t xml:space="preserve">, </w:t>
      </w:r>
      <w:r w:rsidRPr="00C85483">
        <w:rPr>
          <w:bCs/>
        </w:rPr>
        <w:t>"</w:t>
      </w:r>
      <w:r w:rsidRPr="00C85483">
        <w:rPr>
          <w:b/>
          <w:bCs/>
        </w:rPr>
        <w:t>will not</w:t>
      </w:r>
      <w:r w:rsidRPr="00C85483">
        <w:rPr>
          <w:bCs/>
        </w:rPr>
        <w:t>"</w:t>
      </w:r>
      <w:r w:rsidRPr="00C85483">
        <w:t>, "</w:t>
      </w:r>
      <w:r w:rsidRPr="00C85483">
        <w:rPr>
          <w:b/>
          <w:bCs/>
        </w:rPr>
        <w:t>can</w:t>
      </w:r>
      <w:r w:rsidRPr="00C85483">
        <w:t>" and "</w:t>
      </w:r>
      <w:r w:rsidRPr="00C85483">
        <w:rPr>
          <w:b/>
          <w:bCs/>
        </w:rPr>
        <w:t>cannot</w:t>
      </w:r>
      <w:r w:rsidRPr="00C85483">
        <w:t xml:space="preserve">" are to be interpreted as described in clause 3.2 of the </w:t>
      </w:r>
      <w:hyperlink r:id="rId18" w:history="1">
        <w:r w:rsidRPr="00DB308E">
          <w:rPr>
            <w:rStyle w:val="Hyperlink"/>
          </w:rPr>
          <w:t>ETSI Drafting Rules</w:t>
        </w:r>
      </w:hyperlink>
      <w:r w:rsidRPr="00C85483">
        <w:t xml:space="preserve"> (Verbal forms for the expression of provisions).</w:t>
      </w:r>
    </w:p>
    <w:p w14:paraId="7708FF06" w14:textId="7B96EC91" w:rsidR="00000226" w:rsidRPr="00C85483" w:rsidRDefault="00000226" w:rsidP="00000226">
      <w:r w:rsidRPr="00C85483">
        <w:t>"</w:t>
      </w:r>
      <w:r w:rsidR="005F027F">
        <w:rPr>
          <w:b/>
          <w:bCs/>
        </w:rPr>
        <w:t>must</w:t>
      </w:r>
      <w:r w:rsidRPr="00C85483">
        <w:t>" and "</w:t>
      </w:r>
      <w:r w:rsidR="005F027F">
        <w:rPr>
          <w:b/>
          <w:bCs/>
        </w:rPr>
        <w:t>must</w:t>
      </w:r>
      <w:r w:rsidRPr="00C85483">
        <w:rPr>
          <w:b/>
          <w:bCs/>
        </w:rPr>
        <w:t xml:space="preserve"> not</w:t>
      </w:r>
      <w:r w:rsidRPr="00C85483">
        <w:t xml:space="preserve">" are </w:t>
      </w:r>
      <w:r w:rsidRPr="00C85483">
        <w:rPr>
          <w:b/>
          <w:bCs/>
        </w:rPr>
        <w:t>NOT</w:t>
      </w:r>
      <w:r w:rsidRPr="00C85483">
        <w:t xml:space="preserve"> allowed in ETSI deliverables except when used in direct citation.</w:t>
      </w:r>
    </w:p>
    <w:p w14:paraId="437BF6E1" w14:textId="4E0840C1" w:rsidR="00841CDC" w:rsidRPr="00C85483" w:rsidRDefault="00841CDC" w:rsidP="000B7DEF">
      <w:pPr>
        <w:pStyle w:val="Heading1"/>
      </w:pPr>
      <w:r w:rsidRPr="00C85483">
        <w:br w:type="page"/>
      </w:r>
      <w:bookmarkStart w:id="4" w:name="_Toc42673623"/>
      <w:r w:rsidRPr="00C85483">
        <w:lastRenderedPageBreak/>
        <w:t>1</w:t>
      </w:r>
      <w:r w:rsidRPr="00C85483">
        <w:tab/>
        <w:t>Scope</w:t>
      </w:r>
      <w:bookmarkEnd w:id="4"/>
    </w:p>
    <w:p w14:paraId="05BAF833" w14:textId="77777777" w:rsidR="00841CDC" w:rsidRPr="00C85483" w:rsidRDefault="00841CDC">
      <w:pPr>
        <w:tabs>
          <w:tab w:val="left" w:pos="5800"/>
        </w:tabs>
      </w:pPr>
      <w:r w:rsidRPr="00C85483">
        <w:t>The present document provides standard</w:t>
      </w:r>
      <w:r w:rsidR="000C2F6B" w:rsidRPr="00C85483">
        <w:t>ize</w:t>
      </w:r>
      <w:r w:rsidRPr="00C85483">
        <w:t>d security mechanisms in conjunction with the Card Application Toolkit for the interface between a Network Entity and a UICC.</w:t>
      </w:r>
    </w:p>
    <w:p w14:paraId="70D06390" w14:textId="77777777" w:rsidR="00841CDC" w:rsidRPr="00C85483" w:rsidRDefault="00841CDC">
      <w:pPr>
        <w:tabs>
          <w:tab w:val="left" w:pos="5800"/>
        </w:tabs>
      </w:pPr>
      <w:r w:rsidRPr="00C85483">
        <w:t>The security mechanisms which are specified are independent of applications.</w:t>
      </w:r>
    </w:p>
    <w:p w14:paraId="05887D82" w14:textId="03BF79D1" w:rsidR="00841CDC" w:rsidRPr="00C85483" w:rsidRDefault="00841CDC">
      <w:pPr>
        <w:tabs>
          <w:tab w:val="left" w:pos="5800"/>
        </w:tabs>
      </w:pPr>
      <w:r w:rsidRPr="00C85483">
        <w:t xml:space="preserve">The present document describes the functional requirements of the security mechanisms with the implementation detail of these mechanisms being described in </w:t>
      </w:r>
      <w:r w:rsidR="000A1658" w:rsidRPr="00DB308E">
        <w:t>ETSI TS 102 225</w:t>
      </w:r>
      <w:r w:rsidRPr="00DB308E">
        <w:t xml:space="preserve"> [</w:t>
      </w:r>
      <w:r w:rsidRPr="00595913">
        <w:rPr>
          <w:color w:val="0000FF"/>
        </w:rPr>
        <w:fldChar w:fldCharType="begin"/>
      </w:r>
      <w:r w:rsidR="000A1658" w:rsidRPr="00595913">
        <w:rPr>
          <w:color w:val="0000FF"/>
        </w:rPr>
        <w:instrText xml:space="preserve">REF REF_TS102225 \h </w:instrText>
      </w:r>
      <w:r w:rsidRPr="00595913">
        <w:rPr>
          <w:color w:val="0000FF"/>
        </w:rPr>
      </w:r>
      <w:r w:rsidRPr="00595913">
        <w:rPr>
          <w:color w:val="0000FF"/>
        </w:rPr>
        <w:fldChar w:fldCharType="separate"/>
      </w:r>
      <w:r w:rsidR="00D074BE">
        <w:rPr>
          <w:noProof/>
        </w:rPr>
        <w:t>1</w:t>
      </w:r>
      <w:r w:rsidRPr="00595913">
        <w:rPr>
          <w:color w:val="0000FF"/>
        </w:rPr>
        <w:fldChar w:fldCharType="end"/>
      </w:r>
      <w:r w:rsidRPr="00DB308E">
        <w:t>]</w:t>
      </w:r>
      <w:r w:rsidRPr="00C85483">
        <w:t>.</w:t>
      </w:r>
    </w:p>
    <w:p w14:paraId="604390CF" w14:textId="77777777" w:rsidR="00841CDC" w:rsidRPr="00C85483" w:rsidRDefault="00841CDC">
      <w:pPr>
        <w:tabs>
          <w:tab w:val="left" w:pos="5800"/>
        </w:tabs>
      </w:pPr>
      <w:r w:rsidRPr="00C85483">
        <w:t>Within the scope of the present document, the UICC refers here to a</w:t>
      </w:r>
      <w:r w:rsidR="00FA57FE" w:rsidRPr="00C85483">
        <w:t>n</w:t>
      </w:r>
      <w:r w:rsidRPr="00C85483">
        <w:t xml:space="preserve"> ICC which support at least one application in order to access a cellular network. </w:t>
      </w:r>
    </w:p>
    <w:p w14:paraId="1B1731F7" w14:textId="72B7116D" w:rsidR="00841CDC" w:rsidRPr="00C85483" w:rsidRDefault="00841CDC">
      <w:pPr>
        <w:tabs>
          <w:tab w:val="left" w:pos="5800"/>
        </w:tabs>
      </w:pPr>
      <w:r w:rsidRPr="00C85483">
        <w:t xml:space="preserve">The ICC is considered as a platform, which is based on </w:t>
      </w:r>
      <w:r w:rsidR="000A1658" w:rsidRPr="00DB308E">
        <w:t>ETSI TS 102 221</w:t>
      </w:r>
      <w:r w:rsidRPr="00DB308E">
        <w:t xml:space="preserve"> [</w:t>
      </w:r>
      <w:r w:rsidRPr="00595913">
        <w:rPr>
          <w:color w:val="0000FF"/>
        </w:rPr>
        <w:fldChar w:fldCharType="begin"/>
      </w:r>
      <w:r w:rsidR="000A1658" w:rsidRPr="00595913">
        <w:rPr>
          <w:color w:val="0000FF"/>
        </w:rPr>
        <w:instrText xml:space="preserve">REF REF_TS102221 \h </w:instrText>
      </w:r>
      <w:r w:rsidRPr="00595913">
        <w:rPr>
          <w:color w:val="0000FF"/>
        </w:rPr>
      </w:r>
      <w:r w:rsidRPr="00595913">
        <w:rPr>
          <w:color w:val="0000FF"/>
        </w:rPr>
        <w:fldChar w:fldCharType="separate"/>
      </w:r>
      <w:r w:rsidR="00D074BE">
        <w:rPr>
          <w:noProof/>
        </w:rPr>
        <w:t>4</w:t>
      </w:r>
      <w:r w:rsidRPr="00595913">
        <w:rPr>
          <w:color w:val="0000FF"/>
        </w:rPr>
        <w:fldChar w:fldCharType="end"/>
      </w:r>
      <w:r w:rsidRPr="00DB308E">
        <w:t>]</w:t>
      </w:r>
      <w:r w:rsidRPr="00C85483">
        <w:t>.</w:t>
      </w:r>
    </w:p>
    <w:p w14:paraId="63E47F42" w14:textId="77777777" w:rsidR="00682E0E" w:rsidRPr="00C85483" w:rsidRDefault="00682E0E" w:rsidP="00682E0E">
      <w:pPr>
        <w:pStyle w:val="Heading1"/>
      </w:pPr>
      <w:bookmarkStart w:id="5" w:name="_Toc42673624"/>
      <w:r w:rsidRPr="00C85483">
        <w:t>2</w:t>
      </w:r>
      <w:r w:rsidRPr="00C85483">
        <w:tab/>
        <w:t>References</w:t>
      </w:r>
      <w:bookmarkEnd w:id="5"/>
    </w:p>
    <w:p w14:paraId="4FF2FF76" w14:textId="77777777" w:rsidR="00D9364A" w:rsidRPr="00C85483" w:rsidRDefault="00D9364A" w:rsidP="00D9364A">
      <w:pPr>
        <w:pStyle w:val="Heading2"/>
      </w:pPr>
      <w:bookmarkStart w:id="6" w:name="_Toc42673625"/>
      <w:bookmarkStart w:id="7" w:name="_GoBack"/>
      <w:bookmarkEnd w:id="7"/>
      <w:r w:rsidRPr="00C85483">
        <w:t>2.1</w:t>
      </w:r>
      <w:r w:rsidRPr="00C85483">
        <w:tab/>
        <w:t>Normative references</w:t>
      </w:r>
      <w:bookmarkEnd w:id="6"/>
    </w:p>
    <w:p w14:paraId="383F2EB4" w14:textId="77777777" w:rsidR="00D9364A" w:rsidRPr="00C85483" w:rsidRDefault="00D9364A" w:rsidP="00D9364A">
      <w:r w:rsidRPr="00C85483">
        <w:t>References are either specific (identified by date of publication and/or edition number or version number) or non</w:t>
      </w:r>
      <w:r w:rsidRPr="00C85483">
        <w:noBreakHyphen/>
        <w:t>specific. For specific references, only the cited version applies. For non-specific references, the latest version of the referenced document (including any amendments) applies.</w:t>
      </w:r>
    </w:p>
    <w:p w14:paraId="0CAA8F4F" w14:textId="6B2B9A13" w:rsidR="00402108" w:rsidRPr="00C85483" w:rsidRDefault="00402108" w:rsidP="00402108">
      <w:pPr>
        <w:pStyle w:val="B1"/>
      </w:pPr>
      <w:r w:rsidRPr="00C85483">
        <w:t xml:space="preserve">In the case of a reference to a TC SCP document, a </w:t>
      </w:r>
      <w:r w:rsidR="00C85483" w:rsidRPr="00C85483">
        <w:t>non-specific</w:t>
      </w:r>
      <w:r w:rsidRPr="00C85483">
        <w:t xml:space="preserve"> reference implicitly refers to the latest version of that document in the same Release as the present document.</w:t>
      </w:r>
    </w:p>
    <w:p w14:paraId="6AEF8B40" w14:textId="74248951" w:rsidR="00D9364A" w:rsidRPr="00C85483" w:rsidRDefault="00D9364A" w:rsidP="00D9364A">
      <w:r w:rsidRPr="00C85483">
        <w:t xml:space="preserve">Referenced documents which are not found to be publicly available in the expected location might be found at </w:t>
      </w:r>
      <w:hyperlink r:id="rId19" w:history="1">
        <w:r w:rsidRPr="00DB308E">
          <w:rPr>
            <w:rStyle w:val="Hyperlink"/>
          </w:rPr>
          <w:t>https://docbox.etsi.org/Reference/</w:t>
        </w:r>
      </w:hyperlink>
      <w:r w:rsidRPr="00C85483">
        <w:t>.</w:t>
      </w:r>
    </w:p>
    <w:p w14:paraId="4FAA0652" w14:textId="77777777" w:rsidR="00D9364A" w:rsidRPr="00C85483" w:rsidRDefault="00D9364A" w:rsidP="00D9364A">
      <w:pPr>
        <w:pStyle w:val="NO"/>
      </w:pPr>
      <w:r w:rsidRPr="00C85483">
        <w:t>NOTE:</w:t>
      </w:r>
      <w:r w:rsidRPr="00C85483">
        <w:tab/>
        <w:t>While any hyperlinks included in this clause were valid at the time of publication, ETSI cannot guarantee their long term validity.</w:t>
      </w:r>
    </w:p>
    <w:p w14:paraId="48C1571A" w14:textId="77777777" w:rsidR="00D9364A" w:rsidRPr="00C85483" w:rsidRDefault="00D9364A" w:rsidP="00D9364A">
      <w:pPr>
        <w:rPr>
          <w:lang w:eastAsia="en-GB"/>
        </w:rPr>
      </w:pPr>
      <w:r w:rsidRPr="00C85483">
        <w:rPr>
          <w:lang w:eastAsia="en-GB"/>
        </w:rPr>
        <w:t>The following referenced documents are necessary for the application of the present document.</w:t>
      </w:r>
    </w:p>
    <w:p w14:paraId="30872B9A" w14:textId="0233AC72" w:rsidR="00841CDC" w:rsidRPr="00C85483" w:rsidRDefault="00595913" w:rsidP="00595913">
      <w:pPr>
        <w:pStyle w:val="EX"/>
      </w:pPr>
      <w:r>
        <w:t>[</w:t>
      </w:r>
      <w:bookmarkStart w:id="8" w:name="REF_TS102225"/>
      <w:r>
        <w:fldChar w:fldCharType="begin"/>
      </w:r>
      <w:r>
        <w:instrText>SEQ REF</w:instrText>
      </w:r>
      <w:r>
        <w:fldChar w:fldCharType="separate"/>
      </w:r>
      <w:r w:rsidR="00D074BE">
        <w:rPr>
          <w:noProof/>
        </w:rPr>
        <w:t>1</w:t>
      </w:r>
      <w:r>
        <w:fldChar w:fldCharType="end"/>
      </w:r>
      <w:bookmarkEnd w:id="8"/>
      <w:r>
        <w:t>]</w:t>
      </w:r>
      <w:r>
        <w:tab/>
      </w:r>
      <w:r w:rsidRPr="00DB308E">
        <w:t>ETSI TS 102 225</w:t>
      </w:r>
      <w:r>
        <w:t>: "Smart Cards; Secured packet structure for UICC based applications".</w:t>
      </w:r>
    </w:p>
    <w:p w14:paraId="4CA076FB" w14:textId="0CF75523" w:rsidR="00841CDC" w:rsidRPr="00C85483" w:rsidRDefault="00595913" w:rsidP="00595913">
      <w:pPr>
        <w:pStyle w:val="EX"/>
      </w:pPr>
      <w:r>
        <w:t>[</w:t>
      </w:r>
      <w:bookmarkStart w:id="9" w:name="REF_TS131111"/>
      <w:r>
        <w:fldChar w:fldCharType="begin"/>
      </w:r>
      <w:r>
        <w:instrText>SEQ REF</w:instrText>
      </w:r>
      <w:r>
        <w:fldChar w:fldCharType="separate"/>
      </w:r>
      <w:r w:rsidR="00D074BE">
        <w:rPr>
          <w:noProof/>
        </w:rPr>
        <w:t>2</w:t>
      </w:r>
      <w:r>
        <w:fldChar w:fldCharType="end"/>
      </w:r>
      <w:bookmarkEnd w:id="9"/>
      <w:r>
        <w:t>]</w:t>
      </w:r>
      <w:r>
        <w:tab/>
      </w:r>
      <w:r w:rsidRPr="00DB308E">
        <w:t>ETSI TS 131 111</w:t>
      </w:r>
      <w:r>
        <w:t>: "Digital cellular telecommunications system (Phase 2+) (GSM); Universal Mobile Telecommunications System (UMTS); LTE; 5G; Universal Subscriber Identity Module (USIM) Application Toolkit (USAT) (3GPP TS 31.111)".</w:t>
      </w:r>
    </w:p>
    <w:p w14:paraId="43015253" w14:textId="506BCE76" w:rsidR="00841CDC" w:rsidRPr="00C85483" w:rsidRDefault="00595913" w:rsidP="00595913">
      <w:pPr>
        <w:pStyle w:val="EX"/>
      </w:pPr>
      <w:r>
        <w:t>[</w:t>
      </w:r>
      <w:bookmarkStart w:id="10" w:name="REF_VOID"/>
      <w:r>
        <w:fldChar w:fldCharType="begin"/>
      </w:r>
      <w:r>
        <w:instrText>SEQ REF</w:instrText>
      </w:r>
      <w:r>
        <w:fldChar w:fldCharType="separate"/>
      </w:r>
      <w:r w:rsidR="00D074BE">
        <w:rPr>
          <w:noProof/>
        </w:rPr>
        <w:t>3</w:t>
      </w:r>
      <w:r>
        <w:fldChar w:fldCharType="end"/>
      </w:r>
      <w:bookmarkEnd w:id="10"/>
      <w:r>
        <w:t>]</w:t>
      </w:r>
      <w:r>
        <w:tab/>
      </w:r>
      <w:r w:rsidRPr="00DB308E">
        <w:t>Void.</w:t>
      </w:r>
    </w:p>
    <w:p w14:paraId="24C01D82" w14:textId="62EA43FD" w:rsidR="00841CDC" w:rsidRPr="00C85483" w:rsidRDefault="00595913" w:rsidP="00595913">
      <w:pPr>
        <w:pStyle w:val="EX"/>
      </w:pPr>
      <w:r>
        <w:t>[</w:t>
      </w:r>
      <w:bookmarkStart w:id="11" w:name="REF_TS102221"/>
      <w:r>
        <w:fldChar w:fldCharType="begin"/>
      </w:r>
      <w:r>
        <w:instrText>SEQ REF</w:instrText>
      </w:r>
      <w:r>
        <w:fldChar w:fldCharType="separate"/>
      </w:r>
      <w:r w:rsidR="00D074BE">
        <w:rPr>
          <w:noProof/>
        </w:rPr>
        <w:t>4</w:t>
      </w:r>
      <w:r>
        <w:fldChar w:fldCharType="end"/>
      </w:r>
      <w:bookmarkEnd w:id="11"/>
      <w:r>
        <w:t>]</w:t>
      </w:r>
      <w:r>
        <w:tab/>
      </w:r>
      <w:r w:rsidRPr="00DB308E">
        <w:t>ETSI TS 102 221</w:t>
      </w:r>
      <w:r>
        <w:t>: "Smart Cards; UICC-Terminal interface; Physical and logical characteristics".</w:t>
      </w:r>
    </w:p>
    <w:p w14:paraId="7938D885" w14:textId="58630312" w:rsidR="000D1262" w:rsidRPr="00C85483" w:rsidRDefault="00595913" w:rsidP="00595913">
      <w:pPr>
        <w:pStyle w:val="EX"/>
      </w:pPr>
      <w:r>
        <w:t>[</w:t>
      </w:r>
      <w:bookmarkStart w:id="12" w:name="REF_TS102223"/>
      <w:r>
        <w:fldChar w:fldCharType="begin"/>
      </w:r>
      <w:r>
        <w:instrText>SEQ REF</w:instrText>
      </w:r>
      <w:r>
        <w:fldChar w:fldCharType="separate"/>
      </w:r>
      <w:r w:rsidR="00D074BE">
        <w:rPr>
          <w:noProof/>
        </w:rPr>
        <w:t>5</w:t>
      </w:r>
      <w:r>
        <w:fldChar w:fldCharType="end"/>
      </w:r>
      <w:bookmarkEnd w:id="12"/>
      <w:r>
        <w:t>]</w:t>
      </w:r>
      <w:r>
        <w:tab/>
      </w:r>
      <w:r w:rsidRPr="00DB308E">
        <w:t>ETSI TS 102 223</w:t>
      </w:r>
      <w:r>
        <w:t>: "Smart Cards; Card Application Toolkit (CAT)".</w:t>
      </w:r>
    </w:p>
    <w:p w14:paraId="14D74D6C" w14:textId="7E37360F" w:rsidR="006E35D3" w:rsidRPr="00C85483" w:rsidRDefault="00595913" w:rsidP="00595913">
      <w:pPr>
        <w:pStyle w:val="EX"/>
      </w:pPr>
      <w:r>
        <w:t>[</w:t>
      </w:r>
      <w:bookmarkStart w:id="13" w:name="REF_TS102127"/>
      <w:r>
        <w:fldChar w:fldCharType="begin"/>
      </w:r>
      <w:r>
        <w:instrText>SEQ REF</w:instrText>
      </w:r>
      <w:r>
        <w:fldChar w:fldCharType="separate"/>
      </w:r>
      <w:r w:rsidR="00D074BE">
        <w:rPr>
          <w:noProof/>
        </w:rPr>
        <w:t>6</w:t>
      </w:r>
      <w:r>
        <w:fldChar w:fldCharType="end"/>
      </w:r>
      <w:bookmarkEnd w:id="13"/>
      <w:r>
        <w:t>]</w:t>
      </w:r>
      <w:r>
        <w:tab/>
      </w:r>
      <w:r w:rsidRPr="00DB308E">
        <w:t>ETSI TS 102 127</w:t>
      </w:r>
      <w:r>
        <w:t>: "Smart Cards; Transport protocol for CAT applications; Stage 2".</w:t>
      </w:r>
    </w:p>
    <w:p w14:paraId="22C1D951" w14:textId="30497E6E" w:rsidR="006E35D3" w:rsidRPr="00C85483" w:rsidRDefault="00595913" w:rsidP="00595913">
      <w:pPr>
        <w:pStyle w:val="EX"/>
      </w:pPr>
      <w:r>
        <w:t>[</w:t>
      </w:r>
      <w:bookmarkStart w:id="14" w:name="REF_TS102483"/>
      <w:r>
        <w:fldChar w:fldCharType="begin"/>
      </w:r>
      <w:r>
        <w:instrText>SEQ REF</w:instrText>
      </w:r>
      <w:r>
        <w:fldChar w:fldCharType="separate"/>
      </w:r>
      <w:r w:rsidR="00D074BE">
        <w:rPr>
          <w:noProof/>
        </w:rPr>
        <w:t>7</w:t>
      </w:r>
      <w:r>
        <w:fldChar w:fldCharType="end"/>
      </w:r>
      <w:bookmarkEnd w:id="14"/>
      <w:r>
        <w:t>]</w:t>
      </w:r>
      <w:r>
        <w:tab/>
      </w:r>
      <w:r w:rsidRPr="00DB308E">
        <w:t>ETSI TS 102 483</w:t>
      </w:r>
      <w:r>
        <w:t>: "Smart cards; UICC-Terminal interface; Internet Protocol connectivity between UICC and terminal".</w:t>
      </w:r>
    </w:p>
    <w:p w14:paraId="716F3714" w14:textId="6F3B9E06" w:rsidR="001669D1" w:rsidRPr="00C85483" w:rsidRDefault="00595913" w:rsidP="00595913">
      <w:pPr>
        <w:pStyle w:val="EX"/>
      </w:pPr>
      <w:r>
        <w:t>[</w:t>
      </w:r>
      <w:bookmarkStart w:id="15" w:name="REF_TS102412"/>
      <w:r>
        <w:fldChar w:fldCharType="begin"/>
      </w:r>
      <w:r>
        <w:instrText>SEQ REF</w:instrText>
      </w:r>
      <w:r>
        <w:fldChar w:fldCharType="separate"/>
      </w:r>
      <w:r w:rsidR="00D074BE">
        <w:rPr>
          <w:noProof/>
        </w:rPr>
        <w:t>8</w:t>
      </w:r>
      <w:r>
        <w:fldChar w:fldCharType="end"/>
      </w:r>
      <w:bookmarkEnd w:id="15"/>
      <w:r>
        <w:t>]</w:t>
      </w:r>
      <w:r>
        <w:tab/>
      </w:r>
      <w:r w:rsidRPr="00DB308E">
        <w:t>ETSI TS 102 412</w:t>
      </w:r>
      <w:r>
        <w:t>: "Smart Cards; Smart Card Platform Requirements Stage 1".</w:t>
      </w:r>
    </w:p>
    <w:p w14:paraId="713C3045" w14:textId="77777777" w:rsidR="00D6109B" w:rsidRPr="00C85483" w:rsidRDefault="00D6109B" w:rsidP="00D6109B">
      <w:pPr>
        <w:pStyle w:val="Heading2"/>
      </w:pPr>
      <w:bookmarkStart w:id="16" w:name="_Toc42673626"/>
      <w:r w:rsidRPr="00C85483">
        <w:t>2.2</w:t>
      </w:r>
      <w:r w:rsidRPr="00C85483">
        <w:tab/>
        <w:t>Informative references</w:t>
      </w:r>
      <w:bookmarkEnd w:id="16"/>
    </w:p>
    <w:p w14:paraId="2D14AFAC" w14:textId="77777777" w:rsidR="00D9364A" w:rsidRPr="00C85483" w:rsidRDefault="00D9364A" w:rsidP="00D9364A">
      <w:r w:rsidRPr="00C85483">
        <w:t>References are either specific (identified by date of publication and/or edition number or version number) or non</w:t>
      </w:r>
      <w:r w:rsidRPr="00C85483">
        <w:noBreakHyphen/>
        <w:t>specific. For specific references, only the cited version applies. For non-specific references, the latest version of the referenced document (including any amendments) applies.</w:t>
      </w:r>
    </w:p>
    <w:p w14:paraId="0DA4138F" w14:textId="2CE10A41" w:rsidR="00682E0E" w:rsidRPr="00C85483" w:rsidRDefault="00682E0E" w:rsidP="00D9364A">
      <w:pPr>
        <w:pStyle w:val="B1"/>
      </w:pPr>
      <w:r w:rsidRPr="00C85483">
        <w:lastRenderedPageBreak/>
        <w:t xml:space="preserve">In the case of a reference to a TC SCP document, a </w:t>
      </w:r>
      <w:r w:rsidR="00C85483" w:rsidRPr="00C85483">
        <w:t>non-specific</w:t>
      </w:r>
      <w:r w:rsidRPr="00C85483">
        <w:t xml:space="preserve"> reference implicitly refers to the latest version of that document in the same Release as the present document.</w:t>
      </w:r>
    </w:p>
    <w:p w14:paraId="6A8EFFA8" w14:textId="63F1FEBD" w:rsidR="00D9364A" w:rsidRPr="00C85483" w:rsidRDefault="00D9364A" w:rsidP="00D9364A">
      <w:pPr>
        <w:pStyle w:val="NO"/>
      </w:pPr>
      <w:r w:rsidRPr="00C85483">
        <w:t>NOTE:</w:t>
      </w:r>
      <w:r w:rsidRPr="00C85483">
        <w:tab/>
        <w:t>While any hyperlinks included in this clause were valid at the time of publication, ETSI cannot guarantee their long term validity.</w:t>
      </w:r>
    </w:p>
    <w:p w14:paraId="10838B50" w14:textId="77777777" w:rsidR="00402108" w:rsidRPr="00C85483" w:rsidRDefault="00402108" w:rsidP="00402108">
      <w:pPr>
        <w:rPr>
          <w:lang w:eastAsia="en-GB"/>
        </w:rPr>
      </w:pPr>
      <w:r w:rsidRPr="00C85483">
        <w:rPr>
          <w:lang w:eastAsia="en-GB"/>
        </w:rPr>
        <w:t xml:space="preserve">The following referenced documents are </w:t>
      </w:r>
      <w:r w:rsidRPr="00C85483">
        <w:t>not necessary for the application of the present document but they assist the user with regard to a particular subject area</w:t>
      </w:r>
      <w:r w:rsidRPr="00C85483">
        <w:rPr>
          <w:lang w:eastAsia="en-GB"/>
        </w:rPr>
        <w:t>.</w:t>
      </w:r>
    </w:p>
    <w:p w14:paraId="0AF2BE67" w14:textId="324BB28F" w:rsidR="008D619D" w:rsidRDefault="00595913" w:rsidP="00595913">
      <w:pPr>
        <w:pStyle w:val="EX"/>
      </w:pPr>
      <w:r>
        <w:t>[</w:t>
      </w:r>
      <w:bookmarkStart w:id="17" w:name="REF_ETR330"/>
      <w:r>
        <w:t>i.</w:t>
      </w:r>
      <w:r>
        <w:fldChar w:fldCharType="begin"/>
      </w:r>
      <w:r>
        <w:instrText>SEQ REFI</w:instrText>
      </w:r>
      <w:r>
        <w:fldChar w:fldCharType="separate"/>
      </w:r>
      <w:r w:rsidR="00D074BE">
        <w:rPr>
          <w:noProof/>
        </w:rPr>
        <w:t>1</w:t>
      </w:r>
      <w:r>
        <w:fldChar w:fldCharType="end"/>
      </w:r>
      <w:bookmarkEnd w:id="17"/>
      <w:r>
        <w:t>]</w:t>
      </w:r>
      <w:r>
        <w:tab/>
      </w:r>
      <w:r w:rsidRPr="00DB308E">
        <w:t>ETSI ETR 330</w:t>
      </w:r>
      <w:r>
        <w:t>: "Security Techniques Advisory Group (STAG); A guide to legislative and regulatory environment".</w:t>
      </w:r>
    </w:p>
    <w:p w14:paraId="1D6EB44C" w14:textId="7377FA0E" w:rsidR="00D074BE" w:rsidRPr="00C85483" w:rsidRDefault="00D074BE" w:rsidP="00D074BE">
      <w:pPr>
        <w:pStyle w:val="EX"/>
      </w:pPr>
      <w:r>
        <w:t>[</w:t>
      </w:r>
      <w:bookmarkStart w:id="18" w:name="REF_TR121905"/>
      <w:r>
        <w:t>i.</w:t>
      </w:r>
      <w:r>
        <w:fldChar w:fldCharType="begin"/>
      </w:r>
      <w:r>
        <w:instrText>SEQ REF</w:instrText>
      </w:r>
      <w:r>
        <w:instrText>I</w:instrText>
      </w:r>
      <w:r>
        <w:fldChar w:fldCharType="separate"/>
      </w:r>
      <w:r>
        <w:rPr>
          <w:noProof/>
        </w:rPr>
        <w:t>2</w:t>
      </w:r>
      <w:r>
        <w:fldChar w:fldCharType="end"/>
      </w:r>
      <w:bookmarkEnd w:id="18"/>
      <w:r>
        <w:t>]</w:t>
      </w:r>
      <w:r>
        <w:tab/>
      </w:r>
      <w:r w:rsidRPr="00DB308E">
        <w:t>ETSI TR 121 905</w:t>
      </w:r>
      <w:r w:rsidRPr="00D074BE">
        <w:t>:</w:t>
      </w:r>
      <w:r>
        <w:t xml:space="preserve"> "Digital cellular telecommunications system (Phase 2+) (GSM); Universal Mobile Telecommunications System (UMTS); LTE; Vocabulary for 3GPP Specifications (3GPP TR 21.905)".</w:t>
      </w:r>
    </w:p>
    <w:p w14:paraId="6C136023" w14:textId="18E614CB" w:rsidR="00D074BE" w:rsidRPr="00C85483" w:rsidRDefault="00D074BE" w:rsidP="00D074BE">
      <w:pPr>
        <w:pStyle w:val="EX"/>
      </w:pPr>
      <w:r>
        <w:t>[</w:t>
      </w:r>
      <w:bookmarkStart w:id="19" w:name="REF_TR102216"/>
      <w:r>
        <w:t>i.</w:t>
      </w:r>
      <w:r>
        <w:fldChar w:fldCharType="begin"/>
      </w:r>
      <w:r>
        <w:instrText>SEQ REF</w:instrText>
      </w:r>
      <w:r>
        <w:instrText>I</w:instrText>
      </w:r>
      <w:r>
        <w:fldChar w:fldCharType="separate"/>
      </w:r>
      <w:r>
        <w:rPr>
          <w:noProof/>
        </w:rPr>
        <w:t>3</w:t>
      </w:r>
      <w:r>
        <w:fldChar w:fldCharType="end"/>
      </w:r>
      <w:bookmarkEnd w:id="19"/>
      <w:r>
        <w:t>]</w:t>
      </w:r>
      <w:r>
        <w:tab/>
      </w:r>
      <w:r w:rsidRPr="00DB308E">
        <w:t>ETSI TR 102 216</w:t>
      </w:r>
      <w:r w:rsidRPr="00D074BE">
        <w:t>:</w:t>
      </w:r>
      <w:r>
        <w:t xml:space="preserve"> "Smart Cards; Vocabulary for Smart Card Platform specifications".</w:t>
      </w:r>
    </w:p>
    <w:p w14:paraId="1D7F3E40" w14:textId="7E2BCB48" w:rsidR="00841CDC" w:rsidRPr="00C85483" w:rsidRDefault="00841CDC" w:rsidP="000B7DEF">
      <w:pPr>
        <w:pStyle w:val="Heading1"/>
      </w:pPr>
      <w:bookmarkStart w:id="20" w:name="definitions"/>
      <w:bookmarkStart w:id="21" w:name="_Toc42673627"/>
      <w:r w:rsidRPr="00C85483">
        <w:t>3</w:t>
      </w:r>
      <w:r w:rsidRPr="00C85483">
        <w:tab/>
        <w:t>Definition</w:t>
      </w:r>
      <w:r w:rsidR="00120CEE">
        <w:t xml:space="preserve"> of term</w:t>
      </w:r>
      <w:r w:rsidRPr="00C85483">
        <w:t>s</w:t>
      </w:r>
      <w:r w:rsidR="00120CEE">
        <w:t>, symbols</w:t>
      </w:r>
      <w:r w:rsidRPr="00C85483">
        <w:t xml:space="preserve"> and abbreviations</w:t>
      </w:r>
      <w:bookmarkEnd w:id="21"/>
    </w:p>
    <w:p w14:paraId="3583E602" w14:textId="56438C4A" w:rsidR="00841CDC" w:rsidRPr="00C85483" w:rsidRDefault="00841CDC" w:rsidP="000B7DEF">
      <w:pPr>
        <w:pStyle w:val="Heading2"/>
      </w:pPr>
      <w:bookmarkStart w:id="22" w:name="_Toc42673628"/>
      <w:bookmarkEnd w:id="20"/>
      <w:r w:rsidRPr="00C85483">
        <w:t>3.1</w:t>
      </w:r>
      <w:r w:rsidRPr="00C85483">
        <w:tab/>
      </w:r>
      <w:r w:rsidR="00120CEE">
        <w:t>Term</w:t>
      </w:r>
      <w:r w:rsidR="00120CEE" w:rsidRPr="00C85483">
        <w:t>s</w:t>
      </w:r>
      <w:bookmarkEnd w:id="22"/>
    </w:p>
    <w:p w14:paraId="01580612" w14:textId="4DF779CB" w:rsidR="00BE33A7" w:rsidRPr="00C85483" w:rsidRDefault="00635081" w:rsidP="00AD73C7">
      <w:pPr>
        <w:keepLines/>
      </w:pPr>
      <w:r w:rsidRPr="00C85483">
        <w:t>For the purpose</w:t>
      </w:r>
      <w:r w:rsidR="00120CEE">
        <w:t>s</w:t>
      </w:r>
      <w:r w:rsidRPr="00C85483">
        <w:t xml:space="preserve"> of the present document, the terms given in </w:t>
      </w:r>
      <w:r w:rsidR="00595913">
        <w:t>ETSI </w:t>
      </w:r>
      <w:r w:rsidR="00595913" w:rsidRPr="00DB308E">
        <w:t>TR 102 216</w:t>
      </w:r>
      <w:r w:rsidRPr="00C85483">
        <w:t xml:space="preserve"> </w:t>
      </w:r>
      <w:r w:rsidR="00595913" w:rsidRPr="00DB308E">
        <w:t>[</w:t>
      </w:r>
      <w:r w:rsidR="00595913" w:rsidRPr="00595913">
        <w:rPr>
          <w:color w:val="0000FF"/>
        </w:rPr>
        <w:fldChar w:fldCharType="begin"/>
      </w:r>
      <w:r w:rsidR="00595913" w:rsidRPr="00595913">
        <w:rPr>
          <w:color w:val="0000FF"/>
        </w:rPr>
        <w:instrText xml:space="preserve">REF REF_TR102216 \h </w:instrText>
      </w:r>
      <w:r w:rsidR="00595913" w:rsidRPr="00595913">
        <w:rPr>
          <w:color w:val="0000FF"/>
        </w:rPr>
      </w:r>
      <w:r w:rsidR="00595913" w:rsidRPr="00595913">
        <w:rPr>
          <w:color w:val="0000FF"/>
        </w:rPr>
        <w:fldChar w:fldCharType="separate"/>
      </w:r>
      <w:r w:rsidR="00D074BE">
        <w:t>i.</w:t>
      </w:r>
      <w:r w:rsidR="00D074BE">
        <w:rPr>
          <w:noProof/>
        </w:rPr>
        <w:t>3</w:t>
      </w:r>
      <w:r w:rsidR="00595913" w:rsidRPr="00595913">
        <w:rPr>
          <w:color w:val="0000FF"/>
        </w:rPr>
        <w:fldChar w:fldCharType="end"/>
      </w:r>
      <w:r w:rsidR="00595913" w:rsidRPr="00DB308E">
        <w:t>]</w:t>
      </w:r>
      <w:r w:rsidRPr="00C85483">
        <w:t xml:space="preserve"> and the following apply:</w:t>
      </w:r>
    </w:p>
    <w:p w14:paraId="1326BA7D" w14:textId="520D4EB6" w:rsidR="00635081" w:rsidRPr="00C85483" w:rsidRDefault="00BE33A7" w:rsidP="00BE33A7">
      <w:pPr>
        <w:pStyle w:val="NO"/>
      </w:pPr>
      <w:r w:rsidRPr="00C85483">
        <w:t>NOTE:</w:t>
      </w:r>
      <w:r w:rsidRPr="00C85483">
        <w:tab/>
        <w:t>A</w:t>
      </w:r>
      <w:r w:rsidR="00635081" w:rsidRPr="00C85483">
        <w:t xml:space="preserve"> term defined in the present document takes precedence over the definition of the same term, if any, in </w:t>
      </w:r>
      <w:r w:rsidR="00595913">
        <w:t>ETSI</w:t>
      </w:r>
      <w:r w:rsidR="00120CEE">
        <w:t xml:space="preserve"> </w:t>
      </w:r>
      <w:r w:rsidR="00595913" w:rsidRPr="00DB308E">
        <w:t>TR 102 216</w:t>
      </w:r>
      <w:r w:rsidR="00595913">
        <w:t xml:space="preserve"> </w:t>
      </w:r>
      <w:r w:rsidR="00595913" w:rsidRPr="00DB308E">
        <w:t>[</w:t>
      </w:r>
      <w:r w:rsidR="00595913" w:rsidRPr="00595913">
        <w:rPr>
          <w:color w:val="0000FF"/>
        </w:rPr>
        <w:fldChar w:fldCharType="begin"/>
      </w:r>
      <w:r w:rsidR="00595913" w:rsidRPr="00595913">
        <w:rPr>
          <w:color w:val="0000FF"/>
        </w:rPr>
        <w:instrText xml:space="preserve">REF REF_TR102216 \h </w:instrText>
      </w:r>
      <w:r w:rsidR="00595913" w:rsidRPr="00595913">
        <w:rPr>
          <w:color w:val="0000FF"/>
        </w:rPr>
      </w:r>
      <w:r w:rsidR="00595913" w:rsidRPr="00595913">
        <w:rPr>
          <w:color w:val="0000FF"/>
        </w:rPr>
        <w:fldChar w:fldCharType="separate"/>
      </w:r>
      <w:r w:rsidR="00D074BE">
        <w:t>i.</w:t>
      </w:r>
      <w:r w:rsidR="00D074BE">
        <w:rPr>
          <w:noProof/>
        </w:rPr>
        <w:t>3</w:t>
      </w:r>
      <w:r w:rsidR="00595913" w:rsidRPr="00595913">
        <w:rPr>
          <w:color w:val="0000FF"/>
        </w:rPr>
        <w:fldChar w:fldCharType="end"/>
      </w:r>
      <w:r w:rsidR="00595913" w:rsidRPr="00DB308E">
        <w:t>]</w:t>
      </w:r>
      <w:r w:rsidRPr="00C85483">
        <w:t>.</w:t>
      </w:r>
    </w:p>
    <w:p w14:paraId="5E5039DC" w14:textId="6FAB213B" w:rsidR="00841CDC" w:rsidRPr="00C85483" w:rsidRDefault="00841CDC" w:rsidP="00AD73C7">
      <w:pPr>
        <w:keepLines/>
      </w:pPr>
      <w:r w:rsidRPr="00C85483">
        <w:rPr>
          <w:b/>
        </w:rPr>
        <w:t>application layer:</w:t>
      </w:r>
      <w:r w:rsidRPr="00C85483">
        <w:t xml:space="preserve"> layer above the </w:t>
      </w:r>
      <w:r w:rsidR="00396122" w:rsidRPr="00C85483">
        <w:t>t</w:t>
      </w:r>
      <w:r w:rsidRPr="00C85483">
        <w:t xml:space="preserve">ransport </w:t>
      </w:r>
      <w:r w:rsidR="00396122" w:rsidRPr="00C85483">
        <w:t>l</w:t>
      </w:r>
      <w:r w:rsidRPr="00C85483">
        <w:t xml:space="preserve">ayer on which the </w:t>
      </w:r>
      <w:r w:rsidR="00396122" w:rsidRPr="00C85483">
        <w:t>a</w:t>
      </w:r>
      <w:r w:rsidRPr="00C85483">
        <w:t xml:space="preserve">pplication </w:t>
      </w:r>
      <w:r w:rsidR="00396122" w:rsidRPr="00C85483">
        <w:t>m</w:t>
      </w:r>
      <w:r w:rsidRPr="00C85483">
        <w:t xml:space="preserve">essages are exchanged between the </w:t>
      </w:r>
      <w:r w:rsidR="00396122" w:rsidRPr="00C85483">
        <w:t>s</w:t>
      </w:r>
      <w:r w:rsidRPr="00C85483">
        <w:t xml:space="preserve">ending and </w:t>
      </w:r>
      <w:r w:rsidR="00396122" w:rsidRPr="00C85483">
        <w:t>r</w:t>
      </w:r>
      <w:r w:rsidRPr="00C85483">
        <w:t xml:space="preserve">eceiving </w:t>
      </w:r>
      <w:r w:rsidR="00396122" w:rsidRPr="00C85483">
        <w:t>a</w:t>
      </w:r>
      <w:r w:rsidRPr="00C85483">
        <w:t>pplications</w:t>
      </w:r>
    </w:p>
    <w:p w14:paraId="46C898D2" w14:textId="77777777" w:rsidR="00841CDC" w:rsidRPr="00C85483" w:rsidRDefault="00841CDC">
      <w:r w:rsidRPr="00C85483">
        <w:rPr>
          <w:b/>
        </w:rPr>
        <w:t>application message:</w:t>
      </w:r>
      <w:r w:rsidRPr="00C85483">
        <w:t xml:space="preserve"> package of commands or data sent from the </w:t>
      </w:r>
      <w:r w:rsidR="00396122" w:rsidRPr="00C85483">
        <w:t>s</w:t>
      </w:r>
      <w:r w:rsidRPr="00C85483">
        <w:t xml:space="preserve">ending </w:t>
      </w:r>
      <w:r w:rsidR="00396122" w:rsidRPr="00C85483">
        <w:t>a</w:t>
      </w:r>
      <w:r w:rsidRPr="00C85483">
        <w:t xml:space="preserve">pplication to the </w:t>
      </w:r>
      <w:r w:rsidR="00396122" w:rsidRPr="00C85483">
        <w:t>r</w:t>
      </w:r>
      <w:r w:rsidRPr="00C85483">
        <w:t xml:space="preserve">eceiving </w:t>
      </w:r>
      <w:r w:rsidR="00396122" w:rsidRPr="00C85483">
        <w:t>a</w:t>
      </w:r>
      <w:r w:rsidRPr="00C85483">
        <w:t>pplication, or vice versa, independently of the transport mechanism</w:t>
      </w:r>
    </w:p>
    <w:p w14:paraId="189B7959" w14:textId="77777777" w:rsidR="00841CDC" w:rsidRPr="00C85483" w:rsidRDefault="00841CDC">
      <w:pPr>
        <w:pStyle w:val="NO"/>
      </w:pPr>
      <w:r w:rsidRPr="00C85483">
        <w:t>NOTE:</w:t>
      </w:r>
      <w:r w:rsidRPr="00C85483">
        <w:tab/>
        <w:t xml:space="preserve">An </w:t>
      </w:r>
      <w:r w:rsidR="00396122" w:rsidRPr="00C85483">
        <w:t>a</w:t>
      </w:r>
      <w:r w:rsidRPr="00C85483">
        <w:t xml:space="preserve">pplication </w:t>
      </w:r>
      <w:r w:rsidR="00396122" w:rsidRPr="00C85483">
        <w:t>m</w:t>
      </w:r>
      <w:r w:rsidRPr="00C85483">
        <w:t xml:space="preserve">essage is transformed with respect to a chosen </w:t>
      </w:r>
      <w:r w:rsidR="00396122" w:rsidRPr="00C85483">
        <w:t>t</w:t>
      </w:r>
      <w:r w:rsidRPr="00C85483">
        <w:t xml:space="preserve">ransport </w:t>
      </w:r>
      <w:r w:rsidR="00396122" w:rsidRPr="00C85483">
        <w:t>l</w:t>
      </w:r>
      <w:r w:rsidRPr="00C85483">
        <w:t>ayer and chosen level of security into one or more secured packets.</w:t>
      </w:r>
    </w:p>
    <w:p w14:paraId="1F8B02A2" w14:textId="77777777" w:rsidR="00841CDC" w:rsidRPr="00C85483" w:rsidRDefault="00841CDC">
      <w:r w:rsidRPr="00C85483">
        <w:rPr>
          <w:b/>
        </w:rPr>
        <w:t>counter:</w:t>
      </w:r>
      <w:r w:rsidRPr="00C85483">
        <w:t xml:space="preserve"> mechanism or data field used for keeping track of a message sequence</w:t>
      </w:r>
    </w:p>
    <w:p w14:paraId="32F0B647" w14:textId="77777777" w:rsidR="00841CDC" w:rsidRPr="00C85483" w:rsidRDefault="00841CDC">
      <w:pPr>
        <w:pStyle w:val="NO"/>
      </w:pPr>
      <w:r w:rsidRPr="00C85483">
        <w:t>NOTE:</w:t>
      </w:r>
      <w:r w:rsidRPr="00C85483">
        <w:tab/>
        <w:t>This could be real</w:t>
      </w:r>
      <w:r w:rsidR="000C2F6B" w:rsidRPr="00C85483">
        <w:t>ize</w:t>
      </w:r>
      <w:r w:rsidRPr="00C85483">
        <w:t>d as a sequence oriented or time stamp derived value maintaining a level of synchron</w:t>
      </w:r>
      <w:r w:rsidR="000C2F6B" w:rsidRPr="00C85483">
        <w:t>iza</w:t>
      </w:r>
      <w:r w:rsidRPr="00C85483">
        <w:t>tion.</w:t>
      </w:r>
    </w:p>
    <w:p w14:paraId="578D88D3" w14:textId="77777777" w:rsidR="00841CDC" w:rsidRPr="00C85483" w:rsidRDefault="00841CDC">
      <w:r w:rsidRPr="00C85483">
        <w:rPr>
          <w:b/>
        </w:rPr>
        <w:t>cryptographic checksum:</w:t>
      </w:r>
      <w:r w:rsidRPr="00C85483">
        <w:t xml:space="preserve"> string of bits derived from some secret information, (e.g. a secret key), part or all of the </w:t>
      </w:r>
      <w:r w:rsidR="00396122" w:rsidRPr="00C85483">
        <w:t>a</w:t>
      </w:r>
      <w:r w:rsidRPr="00C85483">
        <w:t xml:space="preserve">pplication </w:t>
      </w:r>
      <w:r w:rsidR="00396122" w:rsidRPr="00C85483">
        <w:t>m</w:t>
      </w:r>
      <w:r w:rsidRPr="00C85483">
        <w:t xml:space="preserve">essage, and possible further information (e.g. part of the </w:t>
      </w:r>
      <w:r w:rsidR="00396122" w:rsidRPr="00C85483">
        <w:t>s</w:t>
      </w:r>
      <w:r w:rsidRPr="00C85483">
        <w:t xml:space="preserve">ecurity </w:t>
      </w:r>
      <w:r w:rsidR="00396122" w:rsidRPr="00C85483">
        <w:t>h</w:t>
      </w:r>
      <w:r w:rsidRPr="00C85483">
        <w:t>eader)</w:t>
      </w:r>
    </w:p>
    <w:p w14:paraId="6BC6E7FB" w14:textId="77777777" w:rsidR="00841CDC" w:rsidRPr="00C85483" w:rsidRDefault="00841CDC">
      <w:pPr>
        <w:pStyle w:val="NO"/>
      </w:pPr>
      <w:r w:rsidRPr="00C85483">
        <w:t>NOTE:</w:t>
      </w:r>
      <w:r w:rsidRPr="00C85483">
        <w:tab/>
        <w:t xml:space="preserve">The secret key is known to the </w:t>
      </w:r>
      <w:r w:rsidR="00396122" w:rsidRPr="00C85483">
        <w:t>s</w:t>
      </w:r>
      <w:r w:rsidRPr="00C85483">
        <w:t xml:space="preserve">ending </w:t>
      </w:r>
      <w:r w:rsidR="00396122" w:rsidRPr="00C85483">
        <w:t>e</w:t>
      </w:r>
      <w:r w:rsidRPr="00C85483">
        <w:t xml:space="preserve">ntity and to the </w:t>
      </w:r>
      <w:r w:rsidR="00396122" w:rsidRPr="00C85483">
        <w:t>r</w:t>
      </w:r>
      <w:r w:rsidRPr="00C85483">
        <w:t xml:space="preserve">eceiving </w:t>
      </w:r>
      <w:r w:rsidR="00396122" w:rsidRPr="00C85483">
        <w:t>e</w:t>
      </w:r>
      <w:r w:rsidRPr="00C85483">
        <w:t xml:space="preserve">ntity. The Cryptographic </w:t>
      </w:r>
      <w:r w:rsidR="00396122" w:rsidRPr="00C85483">
        <w:t>c</w:t>
      </w:r>
      <w:r w:rsidRPr="00C85483">
        <w:t>hecksum is often referred to as Message Authentication Code</w:t>
      </w:r>
      <w:r w:rsidR="00396122" w:rsidRPr="00C85483">
        <w:t xml:space="preserve"> (MAC)</w:t>
      </w:r>
      <w:r w:rsidRPr="00C85483">
        <w:t>.</w:t>
      </w:r>
    </w:p>
    <w:p w14:paraId="48BE8683" w14:textId="77777777" w:rsidR="00841CDC" w:rsidRPr="00C85483" w:rsidRDefault="00841CDC">
      <w:r w:rsidRPr="00C85483">
        <w:rPr>
          <w:b/>
        </w:rPr>
        <w:t>digital signature:</w:t>
      </w:r>
      <w:r w:rsidRPr="00C85483">
        <w:t xml:space="preserve"> string of bits derived from some secret information (e.g. a secret key) the complete </w:t>
      </w:r>
      <w:r w:rsidR="00396122" w:rsidRPr="00C85483">
        <w:t>a</w:t>
      </w:r>
      <w:r w:rsidRPr="00C85483">
        <w:t xml:space="preserve">pplication </w:t>
      </w:r>
      <w:r w:rsidR="00396122" w:rsidRPr="00C85483">
        <w:t>m</w:t>
      </w:r>
      <w:r w:rsidRPr="00C85483">
        <w:t xml:space="preserve">essage, and possible further information (e.g. part of the </w:t>
      </w:r>
      <w:r w:rsidR="00396122" w:rsidRPr="00C85483">
        <w:t>s</w:t>
      </w:r>
      <w:r w:rsidRPr="00C85483">
        <w:t xml:space="preserve">ecurity </w:t>
      </w:r>
      <w:r w:rsidR="00396122" w:rsidRPr="00C85483">
        <w:t>h</w:t>
      </w:r>
      <w:r w:rsidRPr="00C85483">
        <w:t>eader)</w:t>
      </w:r>
    </w:p>
    <w:p w14:paraId="503B3305" w14:textId="77777777" w:rsidR="00841CDC" w:rsidRPr="00C85483" w:rsidRDefault="00841CDC">
      <w:pPr>
        <w:pStyle w:val="NO"/>
      </w:pPr>
      <w:r w:rsidRPr="00C85483">
        <w:t>NOTE:</w:t>
      </w:r>
      <w:r w:rsidRPr="00C85483">
        <w:tab/>
        <w:t xml:space="preserve">The secret information is known only to the </w:t>
      </w:r>
      <w:r w:rsidR="00396122" w:rsidRPr="00C85483">
        <w:t>s</w:t>
      </w:r>
      <w:r w:rsidRPr="00C85483">
        <w:t xml:space="preserve">ending </w:t>
      </w:r>
      <w:r w:rsidR="00396122" w:rsidRPr="00C85483">
        <w:t>e</w:t>
      </w:r>
      <w:r w:rsidRPr="00C85483">
        <w:t xml:space="preserve">ntity. Although the authenticity of the </w:t>
      </w:r>
      <w:r w:rsidR="00396122" w:rsidRPr="00C85483">
        <w:t>d</w:t>
      </w:r>
      <w:r w:rsidRPr="00C85483">
        <w:t xml:space="preserve">igital </w:t>
      </w:r>
      <w:r w:rsidR="00396122" w:rsidRPr="00C85483">
        <w:t>s</w:t>
      </w:r>
      <w:r w:rsidRPr="00C85483">
        <w:t xml:space="preserve">ignature can be proved by the </w:t>
      </w:r>
      <w:r w:rsidR="00396122" w:rsidRPr="00C85483">
        <w:t>r</w:t>
      </w:r>
      <w:r w:rsidRPr="00C85483">
        <w:t xml:space="preserve">eceiving </w:t>
      </w:r>
      <w:r w:rsidR="00396122" w:rsidRPr="00C85483">
        <w:t>e</w:t>
      </w:r>
      <w:r w:rsidRPr="00C85483">
        <w:t xml:space="preserve">ntity, the </w:t>
      </w:r>
      <w:r w:rsidR="00396122" w:rsidRPr="00C85483">
        <w:t>r</w:t>
      </w:r>
      <w:r w:rsidRPr="00C85483">
        <w:t xml:space="preserve">eceiving </w:t>
      </w:r>
      <w:r w:rsidR="00396122" w:rsidRPr="00C85483">
        <w:t>e</w:t>
      </w:r>
      <w:r w:rsidRPr="00C85483">
        <w:t xml:space="preserve">ntity is not able to reproduce the </w:t>
      </w:r>
      <w:r w:rsidR="00396122" w:rsidRPr="00C85483">
        <w:t>d</w:t>
      </w:r>
      <w:r w:rsidRPr="00C85483">
        <w:t xml:space="preserve">igital </w:t>
      </w:r>
      <w:r w:rsidR="00396122" w:rsidRPr="00C85483">
        <w:t>s</w:t>
      </w:r>
      <w:r w:rsidRPr="00C85483">
        <w:t xml:space="preserve">ignature without knowledge of the secret information owned by the </w:t>
      </w:r>
      <w:r w:rsidR="00396122" w:rsidRPr="00C85483">
        <w:t>s</w:t>
      </w:r>
      <w:r w:rsidRPr="00C85483">
        <w:t xml:space="preserve">ending </w:t>
      </w:r>
      <w:r w:rsidR="00396122" w:rsidRPr="00C85483">
        <w:t>e</w:t>
      </w:r>
      <w:r w:rsidRPr="00C85483">
        <w:t>ntity.</w:t>
      </w:r>
    </w:p>
    <w:p w14:paraId="0A212215" w14:textId="77777777" w:rsidR="00841CDC" w:rsidRPr="00C85483" w:rsidRDefault="00841CDC">
      <w:r w:rsidRPr="00C85483">
        <w:rPr>
          <w:b/>
        </w:rPr>
        <w:t>receiving application:</w:t>
      </w:r>
      <w:r w:rsidRPr="00C85483">
        <w:t xml:space="preserve"> entity to which the </w:t>
      </w:r>
      <w:r w:rsidR="00620B40" w:rsidRPr="00C85483">
        <w:t>application message</w:t>
      </w:r>
      <w:r w:rsidRPr="00C85483">
        <w:t xml:space="preserve"> is destined</w:t>
      </w:r>
    </w:p>
    <w:p w14:paraId="34253C3F" w14:textId="77777777" w:rsidR="00841CDC" w:rsidRPr="00C85483" w:rsidRDefault="00841CDC">
      <w:r w:rsidRPr="00C85483">
        <w:rPr>
          <w:b/>
        </w:rPr>
        <w:t xml:space="preserve">receiving entity: </w:t>
      </w:r>
      <w:r w:rsidRPr="00C85483">
        <w:t xml:space="preserve">entity where the </w:t>
      </w:r>
      <w:r w:rsidR="00396122" w:rsidRPr="00C85483">
        <w:t>s</w:t>
      </w:r>
      <w:r w:rsidRPr="00C85483">
        <w:t xml:space="preserve">ecured </w:t>
      </w:r>
      <w:r w:rsidR="00396122" w:rsidRPr="00C85483">
        <w:t>p</w:t>
      </w:r>
      <w:r w:rsidRPr="00C85483">
        <w:t>acket is received (e.g. SMS</w:t>
      </w:r>
      <w:r w:rsidR="00F4020E" w:rsidRPr="00C85483">
        <w:noBreakHyphen/>
      </w:r>
      <w:r w:rsidRPr="00C85483">
        <w:t>SC, UICC, USSD entry point, or dedicated</w:t>
      </w:r>
      <w:r w:rsidR="000C2F6B" w:rsidRPr="00C85483">
        <w:t xml:space="preserve"> </w:t>
      </w:r>
      <w:r w:rsidR="00396122" w:rsidRPr="00C85483">
        <w:t>t</w:t>
      </w:r>
      <w:r w:rsidRPr="00C85483">
        <w:t xml:space="preserve">oolkit </w:t>
      </w:r>
      <w:r w:rsidR="00396122" w:rsidRPr="00C85483">
        <w:t>s</w:t>
      </w:r>
      <w:r w:rsidRPr="00C85483">
        <w:t>erver) and where the security mechanisms are util</w:t>
      </w:r>
      <w:r w:rsidR="000C2F6B" w:rsidRPr="00C85483">
        <w:t>ize</w:t>
      </w:r>
      <w:r w:rsidRPr="00C85483">
        <w:t>d</w:t>
      </w:r>
    </w:p>
    <w:p w14:paraId="138514B5" w14:textId="77777777" w:rsidR="00841CDC" w:rsidRPr="00C85483" w:rsidRDefault="00841CDC">
      <w:pPr>
        <w:pStyle w:val="NO"/>
      </w:pPr>
      <w:r w:rsidRPr="00C85483">
        <w:t>NOTE:</w:t>
      </w:r>
      <w:r w:rsidRPr="00C85483">
        <w:tab/>
        <w:t xml:space="preserve">The </w:t>
      </w:r>
      <w:r w:rsidR="00396122" w:rsidRPr="00C85483">
        <w:t>r</w:t>
      </w:r>
      <w:r w:rsidRPr="00C85483">
        <w:t xml:space="preserve">eceiving </w:t>
      </w:r>
      <w:r w:rsidR="00396122" w:rsidRPr="00C85483">
        <w:t>e</w:t>
      </w:r>
      <w:r w:rsidRPr="00C85483">
        <w:t xml:space="preserve">ntity processes the </w:t>
      </w:r>
      <w:r w:rsidR="00396122" w:rsidRPr="00C85483">
        <w:t>s</w:t>
      </w:r>
      <w:r w:rsidRPr="00C85483">
        <w:t xml:space="preserve">ecured </w:t>
      </w:r>
      <w:r w:rsidR="00396122" w:rsidRPr="00C85483">
        <w:t>p</w:t>
      </w:r>
      <w:r w:rsidRPr="00C85483">
        <w:t>ackets.</w:t>
      </w:r>
    </w:p>
    <w:p w14:paraId="737812BB" w14:textId="77777777" w:rsidR="00841CDC" w:rsidRPr="00C85483" w:rsidRDefault="00841CDC">
      <w:r w:rsidRPr="00C85483">
        <w:rPr>
          <w:b/>
        </w:rPr>
        <w:t>redundancy check:</w:t>
      </w:r>
      <w:r w:rsidRPr="00C85483">
        <w:t xml:space="preserve"> string of bits derived from the </w:t>
      </w:r>
      <w:r w:rsidR="00396122" w:rsidRPr="00C85483">
        <w:t>a</w:t>
      </w:r>
      <w:r w:rsidRPr="00C85483">
        <w:t xml:space="preserve">pplication </w:t>
      </w:r>
      <w:r w:rsidR="00396122" w:rsidRPr="00C85483">
        <w:t>m</w:t>
      </w:r>
      <w:r w:rsidRPr="00C85483">
        <w:t>essage and possible further information for the purpose of detecting accidental changes to the message, without the use of any secret information</w:t>
      </w:r>
    </w:p>
    <w:p w14:paraId="60738BDD" w14:textId="77777777" w:rsidR="00841CDC" w:rsidRPr="00C85483" w:rsidRDefault="00841CDC">
      <w:r w:rsidRPr="00C85483">
        <w:rPr>
          <w:b/>
        </w:rPr>
        <w:lastRenderedPageBreak/>
        <w:t>secured packet:</w:t>
      </w:r>
      <w:r w:rsidRPr="00C85483">
        <w:t xml:space="preserve"> information flow on top of which the level of required security has been applied</w:t>
      </w:r>
    </w:p>
    <w:p w14:paraId="4BC987E8" w14:textId="77777777" w:rsidR="00841CDC" w:rsidRPr="00C85483" w:rsidRDefault="00841CDC">
      <w:pPr>
        <w:pStyle w:val="NO"/>
      </w:pPr>
      <w:r w:rsidRPr="00C85483">
        <w:t>NOTE:</w:t>
      </w:r>
      <w:r w:rsidRPr="00C85483">
        <w:tab/>
        <w:t xml:space="preserve">An </w:t>
      </w:r>
      <w:r w:rsidR="00396122" w:rsidRPr="00C85483">
        <w:t>a</w:t>
      </w:r>
      <w:r w:rsidRPr="00C85483">
        <w:t xml:space="preserve">pplication </w:t>
      </w:r>
      <w:r w:rsidR="00396122" w:rsidRPr="00C85483">
        <w:t>m</w:t>
      </w:r>
      <w:r w:rsidRPr="00C85483">
        <w:t xml:space="preserve">essage is transformed with respect to a chosen Transport Layer and chosen level of security into one or more </w:t>
      </w:r>
      <w:r w:rsidR="00396122" w:rsidRPr="00C85483">
        <w:t>s</w:t>
      </w:r>
      <w:r w:rsidRPr="00C85483">
        <w:t xml:space="preserve">ecured </w:t>
      </w:r>
      <w:r w:rsidR="00396122" w:rsidRPr="00C85483">
        <w:t>p</w:t>
      </w:r>
      <w:r w:rsidRPr="00C85483">
        <w:t>ackets.</w:t>
      </w:r>
    </w:p>
    <w:p w14:paraId="0D6FBB55" w14:textId="77777777" w:rsidR="00396122" w:rsidRPr="00C85483" w:rsidRDefault="00841CDC">
      <w:r w:rsidRPr="00C85483">
        <w:rPr>
          <w:b/>
        </w:rPr>
        <w:t>security header:</w:t>
      </w:r>
      <w:r w:rsidRPr="00C85483">
        <w:t xml:space="preserve"> that part of the </w:t>
      </w:r>
      <w:r w:rsidR="00396122" w:rsidRPr="00C85483">
        <w:t>s</w:t>
      </w:r>
      <w:r w:rsidRPr="00C85483">
        <w:t xml:space="preserve">ecured </w:t>
      </w:r>
      <w:r w:rsidR="00396122" w:rsidRPr="00C85483">
        <w:t>p</w:t>
      </w:r>
      <w:r w:rsidRPr="00C85483">
        <w:t>acket which consi</w:t>
      </w:r>
      <w:r w:rsidR="003F1AE9" w:rsidRPr="00C85483">
        <w:t>sts of all security information</w:t>
      </w:r>
    </w:p>
    <w:p w14:paraId="12725C83" w14:textId="77777777" w:rsidR="00841CDC" w:rsidRPr="00C85483" w:rsidRDefault="00396122" w:rsidP="00396122">
      <w:pPr>
        <w:pStyle w:val="EX"/>
      </w:pPr>
      <w:r w:rsidRPr="00C85483">
        <w:t>EXAMPLE:</w:t>
      </w:r>
      <w:r w:rsidR="00A337A8" w:rsidRPr="00C85483">
        <w:tab/>
      </w:r>
      <w:r w:rsidRPr="00C85483">
        <w:t>C</w:t>
      </w:r>
      <w:r w:rsidR="00841CDC" w:rsidRPr="00C85483">
        <w:t xml:space="preserve">ounter, key identification, indication of security level, checksum or </w:t>
      </w:r>
      <w:r w:rsidRPr="00C85483">
        <w:t>d</w:t>
      </w:r>
      <w:r w:rsidR="00841CDC" w:rsidRPr="00C85483">
        <w:t xml:space="preserve">igital </w:t>
      </w:r>
      <w:r w:rsidRPr="00C85483">
        <w:t>s</w:t>
      </w:r>
      <w:r w:rsidR="00880E6B" w:rsidRPr="00C85483">
        <w:t>ignature</w:t>
      </w:r>
      <w:r w:rsidRPr="00C85483">
        <w:t>.</w:t>
      </w:r>
    </w:p>
    <w:p w14:paraId="4853BCA5" w14:textId="77777777" w:rsidR="00841CDC" w:rsidRPr="00C85483" w:rsidRDefault="00841CDC">
      <w:r w:rsidRPr="00C85483">
        <w:rPr>
          <w:b/>
        </w:rPr>
        <w:t>sender identification:</w:t>
      </w:r>
      <w:r w:rsidRPr="00C85483">
        <w:t xml:space="preserve"> simple verification of the identity of the </w:t>
      </w:r>
      <w:r w:rsidR="00396122" w:rsidRPr="00C85483">
        <w:t>s</w:t>
      </w:r>
      <w:r w:rsidRPr="00C85483">
        <w:t xml:space="preserve">ending </w:t>
      </w:r>
      <w:r w:rsidR="00396122" w:rsidRPr="00C85483">
        <w:t>e</w:t>
      </w:r>
      <w:r w:rsidRPr="00C85483">
        <w:t xml:space="preserve">ntity by the </w:t>
      </w:r>
      <w:r w:rsidR="00396122" w:rsidRPr="00C85483">
        <w:t>r</w:t>
      </w:r>
      <w:r w:rsidRPr="00C85483">
        <w:t xml:space="preserve">eceiving </w:t>
      </w:r>
      <w:r w:rsidR="00396122" w:rsidRPr="00C85483">
        <w:t>e</w:t>
      </w:r>
      <w:r w:rsidRPr="00C85483">
        <w:t>ntity comparing the sender identity with an a</w:t>
      </w:r>
      <w:r w:rsidR="00FA57FE" w:rsidRPr="00C85483">
        <w:t xml:space="preserve"> </w:t>
      </w:r>
      <w:r w:rsidRPr="00C85483">
        <w:t xml:space="preserve">priori stored identity of the sender at the </w:t>
      </w:r>
      <w:r w:rsidR="00396122" w:rsidRPr="00C85483">
        <w:t>r</w:t>
      </w:r>
      <w:r w:rsidRPr="00C85483">
        <w:t xml:space="preserve">eceiving </w:t>
      </w:r>
      <w:r w:rsidR="00396122" w:rsidRPr="00C85483">
        <w:t>e</w:t>
      </w:r>
      <w:r w:rsidRPr="00C85483">
        <w:t>ntity</w:t>
      </w:r>
    </w:p>
    <w:p w14:paraId="4F78E27A" w14:textId="77777777" w:rsidR="00841CDC" w:rsidRPr="00C85483" w:rsidRDefault="00841CDC">
      <w:r w:rsidRPr="00C85483">
        <w:rPr>
          <w:b/>
        </w:rPr>
        <w:t xml:space="preserve">sending application: </w:t>
      </w:r>
      <w:r w:rsidRPr="00C85483">
        <w:t xml:space="preserve">entity generating an </w:t>
      </w:r>
      <w:r w:rsidR="00396122" w:rsidRPr="00C85483">
        <w:t>a</w:t>
      </w:r>
      <w:r w:rsidRPr="00C85483">
        <w:t xml:space="preserve">pplication </w:t>
      </w:r>
      <w:r w:rsidR="00396122" w:rsidRPr="00C85483">
        <w:t>m</w:t>
      </w:r>
      <w:r w:rsidRPr="00C85483">
        <w:t>essage to be sent</w:t>
      </w:r>
    </w:p>
    <w:p w14:paraId="6B9548AC" w14:textId="77777777" w:rsidR="00841CDC" w:rsidRPr="00C85483" w:rsidRDefault="00841CDC">
      <w:r w:rsidRPr="00C85483">
        <w:rPr>
          <w:b/>
        </w:rPr>
        <w:t xml:space="preserve">sending entity: </w:t>
      </w:r>
      <w:r w:rsidRPr="00C85483">
        <w:t xml:space="preserve">entity from which the </w:t>
      </w:r>
      <w:r w:rsidR="00620B40" w:rsidRPr="00C85483">
        <w:t>secured packet</w:t>
      </w:r>
      <w:r w:rsidRPr="00C85483">
        <w:t xml:space="preserve"> originates (e.g. SMS</w:t>
      </w:r>
      <w:r w:rsidR="00F4020E" w:rsidRPr="00C85483">
        <w:noBreakHyphen/>
      </w:r>
      <w:r w:rsidRPr="00C85483">
        <w:t>SC, UICC, USSD entry point, or dedicated</w:t>
      </w:r>
      <w:r w:rsidR="000C2F6B" w:rsidRPr="00C85483">
        <w:t xml:space="preserve"> t</w:t>
      </w:r>
      <w:r w:rsidRPr="00C85483">
        <w:t xml:space="preserve">oolkit </w:t>
      </w:r>
      <w:r w:rsidR="000C2F6B" w:rsidRPr="00C85483">
        <w:t>s</w:t>
      </w:r>
      <w:r w:rsidRPr="00C85483">
        <w:t>erver) and where the security mechanisms are invoked</w:t>
      </w:r>
    </w:p>
    <w:p w14:paraId="5911CCF8" w14:textId="77777777" w:rsidR="00841CDC" w:rsidRPr="00C85483" w:rsidRDefault="00841CDC">
      <w:pPr>
        <w:pStyle w:val="NO"/>
      </w:pPr>
      <w:r w:rsidRPr="00C85483">
        <w:t>NOTE:</w:t>
      </w:r>
      <w:r w:rsidRPr="00C85483">
        <w:tab/>
        <w:t xml:space="preserve">The </w:t>
      </w:r>
      <w:r w:rsidR="000744DD" w:rsidRPr="00C85483">
        <w:t>s</w:t>
      </w:r>
      <w:r w:rsidRPr="00C85483">
        <w:t xml:space="preserve">ending </w:t>
      </w:r>
      <w:r w:rsidR="000744DD" w:rsidRPr="00C85483">
        <w:t>e</w:t>
      </w:r>
      <w:r w:rsidRPr="00C85483">
        <w:t xml:space="preserve">ntity generates the </w:t>
      </w:r>
      <w:r w:rsidR="000744DD" w:rsidRPr="00C85483">
        <w:t>s</w:t>
      </w:r>
      <w:r w:rsidRPr="00C85483">
        <w:t xml:space="preserve">ecured </w:t>
      </w:r>
      <w:r w:rsidR="000744DD" w:rsidRPr="00C85483">
        <w:t>p</w:t>
      </w:r>
      <w:r w:rsidRPr="00C85483">
        <w:t>ackets to be sent.</w:t>
      </w:r>
    </w:p>
    <w:p w14:paraId="1AF121E2" w14:textId="77777777" w:rsidR="00841CDC" w:rsidRPr="00C85483" w:rsidRDefault="00841CDC">
      <w:r w:rsidRPr="00C85483">
        <w:rPr>
          <w:b/>
        </w:rPr>
        <w:t>status code:</w:t>
      </w:r>
      <w:r w:rsidRPr="00C85483">
        <w:t xml:space="preserve"> indication that a message has been received (correctly or incorrectly, indicating reason for failure)</w:t>
      </w:r>
    </w:p>
    <w:p w14:paraId="2FADA223" w14:textId="77777777" w:rsidR="00841CDC" w:rsidRPr="00C85483" w:rsidRDefault="00841CDC">
      <w:r w:rsidRPr="00C85483">
        <w:rPr>
          <w:b/>
        </w:rPr>
        <w:t xml:space="preserve">transport layer: </w:t>
      </w:r>
      <w:r w:rsidRPr="00C85483">
        <w:t xml:space="preserve">layer responsible for transporting </w:t>
      </w:r>
      <w:r w:rsidR="000744DD" w:rsidRPr="00C85483">
        <w:t>s</w:t>
      </w:r>
      <w:r w:rsidRPr="00C85483">
        <w:t xml:space="preserve">ecured </w:t>
      </w:r>
      <w:r w:rsidR="000744DD" w:rsidRPr="00C85483">
        <w:t>p</w:t>
      </w:r>
      <w:r w:rsidRPr="00C85483">
        <w:t>ackets through the network</w:t>
      </w:r>
    </w:p>
    <w:p w14:paraId="3331D3AF" w14:textId="59DF524F" w:rsidR="00841CDC" w:rsidRPr="00C85483" w:rsidRDefault="00841CDC">
      <w:pPr>
        <w:pStyle w:val="NO"/>
      </w:pPr>
      <w:r w:rsidRPr="00C85483">
        <w:t>NOTE:</w:t>
      </w:r>
      <w:r w:rsidRPr="00C85483">
        <w:tab/>
        <w:t>The transport layer implements one or more transport mechanisms (e.g. SMS or USSD).</w:t>
      </w:r>
    </w:p>
    <w:p w14:paraId="1992B88B" w14:textId="77777777" w:rsidR="00841CDC" w:rsidRPr="00C85483" w:rsidRDefault="00841CDC">
      <w:r w:rsidRPr="00C85483">
        <w:rPr>
          <w:b/>
        </w:rPr>
        <w:t>unsecured acknowledgement:</w:t>
      </w:r>
      <w:r w:rsidRPr="00C85483">
        <w:t xml:space="preserve"> status code included in a response message</w:t>
      </w:r>
    </w:p>
    <w:p w14:paraId="52F953D5" w14:textId="77777777" w:rsidR="00120CEE" w:rsidRDefault="00841CDC" w:rsidP="000B7DEF">
      <w:pPr>
        <w:pStyle w:val="Heading2"/>
      </w:pPr>
      <w:bookmarkStart w:id="23" w:name="_Toc42673629"/>
      <w:r w:rsidRPr="00C85483">
        <w:t>3.2</w:t>
      </w:r>
      <w:r w:rsidRPr="00C85483">
        <w:tab/>
      </w:r>
      <w:r w:rsidR="00120CEE">
        <w:t>Symbols</w:t>
      </w:r>
      <w:bookmarkEnd w:id="23"/>
    </w:p>
    <w:p w14:paraId="1C67EE83" w14:textId="77777777" w:rsidR="00120CEE" w:rsidRDefault="00120CEE" w:rsidP="00120CEE">
      <w:r>
        <w:t>Void.</w:t>
      </w:r>
    </w:p>
    <w:p w14:paraId="2CBE696A" w14:textId="61CEEDB8" w:rsidR="00841CDC" w:rsidRPr="00C85483" w:rsidRDefault="00120CEE" w:rsidP="000B7DEF">
      <w:pPr>
        <w:pStyle w:val="Heading2"/>
      </w:pPr>
      <w:bookmarkStart w:id="24" w:name="_Toc42673630"/>
      <w:r>
        <w:t>3.3</w:t>
      </w:r>
      <w:r>
        <w:tab/>
      </w:r>
      <w:r w:rsidR="00841CDC" w:rsidRPr="00C85483">
        <w:t>Abbreviations</w:t>
      </w:r>
      <w:bookmarkEnd w:id="24"/>
    </w:p>
    <w:p w14:paraId="1FDED4D6" w14:textId="5FDCDFEC" w:rsidR="00841CDC" w:rsidRPr="00C85483" w:rsidRDefault="00841CDC" w:rsidP="003B1F7D">
      <w:pPr>
        <w:keepNext/>
        <w:keepLines/>
      </w:pPr>
      <w:r w:rsidRPr="00C85483">
        <w:t>For the purposes of the present document</w:t>
      </w:r>
      <w:r w:rsidR="00967B96" w:rsidRPr="00C85483">
        <w:t>,</w:t>
      </w:r>
      <w:r w:rsidRPr="00C85483">
        <w:t xml:space="preserve"> the abbreviations given in </w:t>
      </w:r>
      <w:r w:rsidR="000A1658" w:rsidRPr="00DB308E">
        <w:t>ETSI TR 121 905</w:t>
      </w:r>
      <w:r w:rsidRPr="00DB308E">
        <w:t xml:space="preserve"> [</w:t>
      </w:r>
      <w:r w:rsidRPr="00DB308E">
        <w:fldChar w:fldCharType="begin"/>
      </w:r>
      <w:r w:rsidR="000A1658" w:rsidRPr="00DB308E">
        <w:instrText xml:space="preserve">REF REF_TR121905 \* MERGEFORMAT  \h </w:instrText>
      </w:r>
      <w:r w:rsidRPr="00DB308E">
        <w:fldChar w:fldCharType="separate"/>
      </w:r>
      <w:r w:rsidR="00D074BE" w:rsidRPr="00DB308E">
        <w:t>i.</w:t>
      </w:r>
      <w:r w:rsidR="00D074BE" w:rsidRPr="00DB308E">
        <w:rPr>
          <w:noProof/>
        </w:rPr>
        <w:t>2</w:t>
      </w:r>
      <w:r w:rsidRPr="00DB308E">
        <w:fldChar w:fldCharType="end"/>
      </w:r>
      <w:r w:rsidR="00F3668E" w:rsidRPr="00DB308E">
        <w:t>]</w:t>
      </w:r>
      <w:r w:rsidR="00F3668E" w:rsidRPr="00C85483">
        <w:t xml:space="preserve"> </w:t>
      </w:r>
      <w:r w:rsidR="00253592" w:rsidRPr="00C85483">
        <w:t>and the following apply:</w:t>
      </w:r>
    </w:p>
    <w:p w14:paraId="4297DA9A" w14:textId="77777777" w:rsidR="00AD73C7" w:rsidRPr="00C85483" w:rsidRDefault="00AD73C7" w:rsidP="003B1F7D">
      <w:pPr>
        <w:pStyle w:val="EW"/>
        <w:keepNext/>
      </w:pPr>
      <w:r w:rsidRPr="00DB308E">
        <w:t>CAT</w:t>
      </w:r>
      <w:r w:rsidRPr="00C85483">
        <w:tab/>
        <w:t>Card Application Toolkit</w:t>
      </w:r>
    </w:p>
    <w:p w14:paraId="56AA1D03" w14:textId="77777777" w:rsidR="00AD73C7" w:rsidRPr="00C85483" w:rsidRDefault="00AD73C7" w:rsidP="00AD73C7">
      <w:pPr>
        <w:pStyle w:val="EX"/>
      </w:pPr>
      <w:r w:rsidRPr="00DB308E">
        <w:t>CAT_TP</w:t>
      </w:r>
      <w:r w:rsidRPr="00C85483">
        <w:tab/>
        <w:t>Card Application Toolkit Transport Protocol</w:t>
      </w:r>
    </w:p>
    <w:p w14:paraId="5727D87A" w14:textId="77777777" w:rsidR="00841CDC" w:rsidRPr="00C85483" w:rsidRDefault="00841CDC" w:rsidP="000B7DEF">
      <w:pPr>
        <w:pStyle w:val="Heading1"/>
      </w:pPr>
      <w:bookmarkStart w:id="25" w:name="_Toc42673631"/>
      <w:r w:rsidRPr="00C85483">
        <w:t>4</w:t>
      </w:r>
      <w:r w:rsidRPr="00C85483">
        <w:tab/>
        <w:t>Introduction</w:t>
      </w:r>
      <w:bookmarkEnd w:id="25"/>
    </w:p>
    <w:p w14:paraId="2EA898BD" w14:textId="011168DA" w:rsidR="00841CDC" w:rsidRPr="00C85483" w:rsidRDefault="00841CDC">
      <w:pPr>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rsidRPr="00C85483">
        <w:t xml:space="preserve">The Card Application Toolkit </w:t>
      </w:r>
      <w:r w:rsidR="00A35477" w:rsidRPr="00C85483">
        <w:t>(</w:t>
      </w:r>
      <w:r w:rsidR="00A35477" w:rsidRPr="00DB308E">
        <w:t>CAT</w:t>
      </w:r>
      <w:r w:rsidR="00A35477" w:rsidRPr="00C85483">
        <w:t xml:space="preserve">) </w:t>
      </w:r>
      <w:r w:rsidRPr="00C85483">
        <w:t xml:space="preserve">as described in </w:t>
      </w:r>
      <w:r w:rsidR="000A1658" w:rsidRPr="00DB308E">
        <w:t>ETSI TS 102 223</w:t>
      </w:r>
      <w:r w:rsidRPr="00DB308E">
        <w:t xml:space="preserve"> [</w:t>
      </w:r>
      <w:r w:rsidRPr="00DB308E">
        <w:fldChar w:fldCharType="begin"/>
      </w:r>
      <w:r w:rsidR="000A1658" w:rsidRPr="00DB308E">
        <w:instrText xml:space="preserve">REF REF_TS102223 \* MERGEFORMAT  \h </w:instrText>
      </w:r>
      <w:r w:rsidRPr="00DB308E">
        <w:fldChar w:fldCharType="separate"/>
      </w:r>
      <w:r w:rsidR="00D074BE" w:rsidRPr="00DB308E">
        <w:t>5</w:t>
      </w:r>
      <w:r w:rsidRPr="00DB308E">
        <w:fldChar w:fldCharType="end"/>
      </w:r>
      <w:r w:rsidRPr="00DB308E">
        <w:t>]</w:t>
      </w:r>
      <w:r w:rsidRPr="00C85483">
        <w:t xml:space="preserve"> is a set of applications and related procedures that may be used during a card session. It allows operators to create specific applications resident on the UICC. There exists a need to secure Card Application Toolkit </w:t>
      </w:r>
      <w:r w:rsidR="003148DD" w:rsidRPr="00C85483">
        <w:t>(</w:t>
      </w:r>
      <w:r w:rsidR="003148DD" w:rsidRPr="00DB308E">
        <w:t>CAT</w:t>
      </w:r>
      <w:r w:rsidR="003148DD" w:rsidRPr="00C85483">
        <w:t xml:space="preserve">) </w:t>
      </w:r>
      <w:r w:rsidRPr="00C85483">
        <w:t>related communication over the network, (e.g. SMS, USSD, and future transport mechanisms) with the level of security chosen by the network operator or the application provider.</w:t>
      </w:r>
    </w:p>
    <w:p w14:paraId="14F84B07" w14:textId="77777777" w:rsidR="00841CDC" w:rsidRPr="00C85483" w:rsidRDefault="00841CDC">
      <w:pPr>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rsidRPr="00C85483">
        <w:t xml:space="preserve">It is assumed in the present document that the </w:t>
      </w:r>
      <w:r w:rsidR="003148DD" w:rsidRPr="00C85483">
        <w:t>s</w:t>
      </w:r>
      <w:r w:rsidRPr="00C85483">
        <w:t xml:space="preserve">ending and </w:t>
      </w:r>
      <w:r w:rsidR="003148DD" w:rsidRPr="00C85483">
        <w:t>r</w:t>
      </w:r>
      <w:r w:rsidRPr="00C85483">
        <w:t xml:space="preserve">eceiving </w:t>
      </w:r>
      <w:r w:rsidR="003148DD" w:rsidRPr="00C85483">
        <w:t>e</w:t>
      </w:r>
      <w:r w:rsidRPr="00C85483">
        <w:t>ntities are in a secure environment.</w:t>
      </w:r>
    </w:p>
    <w:p w14:paraId="14630025" w14:textId="77777777" w:rsidR="00841CDC" w:rsidRPr="00C85483" w:rsidRDefault="00841CDC">
      <w:pPr>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rsidRPr="00C85483">
        <w:t>The appropriate security mechanisms are described in the present document.</w:t>
      </w:r>
    </w:p>
    <w:p w14:paraId="3509528D" w14:textId="77777777" w:rsidR="00841CDC" w:rsidRPr="00C85483" w:rsidRDefault="00841CDC">
      <w:pPr>
        <w:keepNext/>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rsidRPr="00C85483">
        <w:t>The security mechanisms cover the following security requirements:</w:t>
      </w:r>
    </w:p>
    <w:p w14:paraId="41B0AD29" w14:textId="77777777" w:rsidR="00841CDC" w:rsidRPr="00C85483" w:rsidRDefault="00F4020E">
      <w:pPr>
        <w:pStyle w:val="B10"/>
      </w:pPr>
      <w:r w:rsidRPr="00C85483">
        <w:noBreakHyphen/>
      </w:r>
      <w:r w:rsidR="00841CDC" w:rsidRPr="00C85483">
        <w:tab/>
        <w:t>unilateral authentication from network to UICC;</w:t>
      </w:r>
    </w:p>
    <w:p w14:paraId="31EFD1BE" w14:textId="77777777" w:rsidR="00841CDC" w:rsidRPr="00C85483" w:rsidRDefault="00F4020E">
      <w:pPr>
        <w:pStyle w:val="B10"/>
      </w:pPr>
      <w:r w:rsidRPr="00C85483">
        <w:noBreakHyphen/>
      </w:r>
      <w:r w:rsidR="00841CDC" w:rsidRPr="00C85483">
        <w:tab/>
        <w:t>unilateral authentication from UICC to network;</w:t>
      </w:r>
    </w:p>
    <w:p w14:paraId="584E2350" w14:textId="77777777" w:rsidR="00841CDC" w:rsidRPr="00C85483" w:rsidRDefault="00F4020E">
      <w:pPr>
        <w:pStyle w:val="B10"/>
      </w:pPr>
      <w:r w:rsidRPr="00C85483">
        <w:noBreakHyphen/>
      </w:r>
      <w:r w:rsidR="00841CDC" w:rsidRPr="00C85483">
        <w:tab/>
        <w:t>message integrity;</w:t>
      </w:r>
    </w:p>
    <w:p w14:paraId="48ADA43B" w14:textId="77777777" w:rsidR="00841CDC" w:rsidRPr="00C85483" w:rsidRDefault="00F4020E">
      <w:pPr>
        <w:pStyle w:val="B10"/>
      </w:pPr>
      <w:r w:rsidRPr="00C85483">
        <w:noBreakHyphen/>
      </w:r>
      <w:r w:rsidR="00841CDC" w:rsidRPr="00C85483">
        <w:tab/>
        <w:t>replay detection;</w:t>
      </w:r>
    </w:p>
    <w:p w14:paraId="4882420D" w14:textId="77777777" w:rsidR="00841CDC" w:rsidRPr="00C85483" w:rsidRDefault="00F4020E">
      <w:pPr>
        <w:pStyle w:val="B10"/>
      </w:pPr>
      <w:r w:rsidRPr="00C85483">
        <w:noBreakHyphen/>
      </w:r>
      <w:r w:rsidR="00841CDC" w:rsidRPr="00C85483">
        <w:tab/>
        <w:t>proof of receipt;</w:t>
      </w:r>
    </w:p>
    <w:p w14:paraId="482CC5AA" w14:textId="77777777" w:rsidR="00841CDC" w:rsidRPr="00C85483" w:rsidRDefault="00F4020E">
      <w:pPr>
        <w:pStyle w:val="B10"/>
      </w:pPr>
      <w:r w:rsidRPr="00C85483">
        <w:noBreakHyphen/>
      </w:r>
      <w:r w:rsidR="00841CDC" w:rsidRPr="00C85483">
        <w:tab/>
        <w:t>message confidentiality.</w:t>
      </w:r>
    </w:p>
    <w:p w14:paraId="78A7D588" w14:textId="77777777" w:rsidR="00841CDC" w:rsidRPr="00C85483" w:rsidRDefault="00841CDC" w:rsidP="00330863">
      <w:pPr>
        <w:pStyle w:val="FL"/>
      </w:pPr>
      <w:r w:rsidRPr="00C85483">
        <w:object w:dxaOrig="8655" w:dyaOrig="5685" w14:anchorId="70C7A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1pt" o:ole="">
            <v:imagedata r:id="rId20" o:title=""/>
          </v:shape>
          <o:OLEObject Type="Embed" ProgID="Word.Picture.8" ShapeID="_x0000_i1025" DrawAspect="Content" ObjectID="_1653286434" r:id="rId21"/>
        </w:object>
      </w:r>
    </w:p>
    <w:p w14:paraId="52D7F370" w14:textId="77777777" w:rsidR="00841CDC" w:rsidRPr="00C85483" w:rsidRDefault="00841CDC">
      <w:pPr>
        <w:pStyle w:val="TF"/>
      </w:pPr>
      <w:r w:rsidRPr="00C85483">
        <w:t>Figure 1: System overview</w:t>
      </w:r>
    </w:p>
    <w:p w14:paraId="41A2ECC0" w14:textId="77777777" w:rsidR="00841CDC" w:rsidRPr="00C85483" w:rsidRDefault="00841CDC" w:rsidP="00A764A1">
      <w:pPr>
        <w:pStyle w:val="Heading1"/>
      </w:pPr>
      <w:bookmarkStart w:id="26" w:name="_Toc42673632"/>
      <w:r w:rsidRPr="00C85483">
        <w:t>5</w:t>
      </w:r>
      <w:r w:rsidRPr="00C85483">
        <w:tab/>
        <w:t>Security requirements</w:t>
      </w:r>
      <w:bookmarkEnd w:id="26"/>
    </w:p>
    <w:p w14:paraId="22614C28" w14:textId="77777777" w:rsidR="00A472E0" w:rsidRPr="00C85483" w:rsidRDefault="00A472E0" w:rsidP="00A472E0">
      <w:pPr>
        <w:pStyle w:val="Heading2"/>
      </w:pPr>
      <w:bookmarkStart w:id="27" w:name="_Toc42673633"/>
      <w:r w:rsidRPr="00C85483">
        <w:t>5.</w:t>
      </w:r>
      <w:r w:rsidR="00FD0932" w:rsidRPr="00C85483">
        <w:t>1</w:t>
      </w:r>
      <w:r w:rsidRPr="00C85483">
        <w:tab/>
      </w:r>
      <w:r w:rsidR="00FD0932" w:rsidRPr="00C85483">
        <w:t>Introduction</w:t>
      </w:r>
      <w:bookmarkEnd w:id="27"/>
    </w:p>
    <w:p w14:paraId="09B35C2C" w14:textId="77777777" w:rsidR="00841CDC" w:rsidRPr="00C85483" w:rsidRDefault="00841CDC" w:rsidP="00330863">
      <w:pPr>
        <w:keepNext/>
        <w:keepLines/>
      </w:pPr>
      <w:r w:rsidRPr="00C85483">
        <w:t xml:space="preserve">The </w:t>
      </w:r>
      <w:r w:rsidR="00356264" w:rsidRPr="00C85483">
        <w:t>a</w:t>
      </w:r>
      <w:r w:rsidRPr="00C85483">
        <w:t xml:space="preserve">pplication </w:t>
      </w:r>
      <w:r w:rsidR="00356264" w:rsidRPr="00C85483">
        <w:t>m</w:t>
      </w:r>
      <w:r w:rsidRPr="00C85483">
        <w:t xml:space="preserve">essage is transferred from the </w:t>
      </w:r>
      <w:r w:rsidR="00356264" w:rsidRPr="00C85483">
        <w:t>s</w:t>
      </w:r>
      <w:r w:rsidRPr="00C85483">
        <w:t xml:space="preserve">ending </w:t>
      </w:r>
      <w:r w:rsidR="00356264" w:rsidRPr="00C85483">
        <w:t>a</w:t>
      </w:r>
      <w:r w:rsidRPr="00C85483">
        <w:t xml:space="preserve">pplication to the </w:t>
      </w:r>
      <w:r w:rsidR="00356264" w:rsidRPr="00C85483">
        <w:t>r</w:t>
      </w:r>
      <w:r w:rsidRPr="00C85483">
        <w:t xml:space="preserve">eceiving </w:t>
      </w:r>
      <w:r w:rsidR="00356264" w:rsidRPr="00C85483">
        <w:t>a</w:t>
      </w:r>
      <w:r w:rsidRPr="00C85483">
        <w:t xml:space="preserve">pplication in one or more </w:t>
      </w:r>
      <w:r w:rsidR="00356264" w:rsidRPr="00C85483">
        <w:t>s</w:t>
      </w:r>
      <w:r w:rsidRPr="00C85483">
        <w:t xml:space="preserve">ecured </w:t>
      </w:r>
      <w:r w:rsidR="00356264" w:rsidRPr="00C85483">
        <w:t>p</w:t>
      </w:r>
      <w:r w:rsidRPr="00C85483">
        <w:t xml:space="preserve">ackets via a </w:t>
      </w:r>
      <w:r w:rsidR="00356264" w:rsidRPr="00C85483">
        <w:t>s</w:t>
      </w:r>
      <w:r w:rsidRPr="00C85483">
        <w:t xml:space="preserve">ending </w:t>
      </w:r>
      <w:r w:rsidR="00356264" w:rsidRPr="00C85483">
        <w:t>e</w:t>
      </w:r>
      <w:r w:rsidRPr="00C85483">
        <w:t xml:space="preserve">ntity and a </w:t>
      </w:r>
      <w:r w:rsidR="00356264" w:rsidRPr="00C85483">
        <w:t>r</w:t>
      </w:r>
      <w:r w:rsidRPr="00C85483">
        <w:t xml:space="preserve">eceiving </w:t>
      </w:r>
      <w:r w:rsidR="00356264" w:rsidRPr="00C85483">
        <w:t>e</w:t>
      </w:r>
      <w:r w:rsidRPr="00C85483">
        <w:t xml:space="preserve">ntity, or group of </w:t>
      </w:r>
      <w:r w:rsidR="00356264" w:rsidRPr="00C85483">
        <w:t>r</w:t>
      </w:r>
      <w:r w:rsidRPr="00C85483">
        <w:t xml:space="preserve">eceiving </w:t>
      </w:r>
      <w:r w:rsidR="00356264" w:rsidRPr="00C85483">
        <w:t>e</w:t>
      </w:r>
      <w:r w:rsidRPr="00C85483">
        <w:t xml:space="preserve">ntities. The </w:t>
      </w:r>
      <w:r w:rsidR="00356264" w:rsidRPr="00C85483">
        <w:t>r</w:t>
      </w:r>
      <w:r w:rsidRPr="00C85483">
        <w:t xml:space="preserve">eceiving </w:t>
      </w:r>
      <w:r w:rsidR="00356264" w:rsidRPr="00C85483">
        <w:t>e</w:t>
      </w:r>
      <w:r w:rsidRPr="00C85483">
        <w:t xml:space="preserve">ntity is then responsible for reconstructing the </w:t>
      </w:r>
      <w:r w:rsidR="00356264" w:rsidRPr="00C85483">
        <w:t>a</w:t>
      </w:r>
      <w:r w:rsidRPr="00C85483">
        <w:t xml:space="preserve">pplication </w:t>
      </w:r>
      <w:r w:rsidR="00356264" w:rsidRPr="00C85483">
        <w:t>m</w:t>
      </w:r>
      <w:r w:rsidRPr="00C85483">
        <w:t xml:space="preserve">essage from the received </w:t>
      </w:r>
      <w:r w:rsidR="00356264" w:rsidRPr="00C85483">
        <w:t>s</w:t>
      </w:r>
      <w:r w:rsidRPr="00C85483">
        <w:t xml:space="preserve">ecured </w:t>
      </w:r>
      <w:r w:rsidR="00356264" w:rsidRPr="00C85483">
        <w:t>p</w:t>
      </w:r>
      <w:r w:rsidRPr="00C85483">
        <w:t xml:space="preserve">ackets for presentation to the target </w:t>
      </w:r>
      <w:r w:rsidR="00356264" w:rsidRPr="00C85483">
        <w:t>r</w:t>
      </w:r>
      <w:r w:rsidRPr="00C85483">
        <w:t xml:space="preserve">eceiving </w:t>
      </w:r>
      <w:r w:rsidR="00356264" w:rsidRPr="00C85483">
        <w:t>a</w:t>
      </w:r>
      <w:r w:rsidRPr="00C85483">
        <w:t xml:space="preserve">pplication. It is possible that there are several </w:t>
      </w:r>
      <w:r w:rsidR="00356264" w:rsidRPr="00C85483">
        <w:t>r</w:t>
      </w:r>
      <w:r w:rsidRPr="00C85483">
        <w:t xml:space="preserve">eceiving </w:t>
      </w:r>
      <w:r w:rsidR="00356264" w:rsidRPr="00C85483">
        <w:t>e</w:t>
      </w:r>
      <w:r w:rsidRPr="00C85483">
        <w:t xml:space="preserve">ntities and </w:t>
      </w:r>
      <w:r w:rsidR="00356264" w:rsidRPr="00C85483">
        <w:t>a</w:t>
      </w:r>
      <w:r w:rsidRPr="00C85483">
        <w:t>pplications.</w:t>
      </w:r>
    </w:p>
    <w:p w14:paraId="40E3BBF5" w14:textId="77777777" w:rsidR="00841CDC" w:rsidRPr="00C85483" w:rsidRDefault="00841CDC">
      <w:r w:rsidRPr="00C85483">
        <w:t xml:space="preserve">The </w:t>
      </w:r>
      <w:r w:rsidR="00620B40" w:rsidRPr="00C85483">
        <w:t>sending application</w:t>
      </w:r>
      <w:r w:rsidR="000C2F6B" w:rsidRPr="00C85483">
        <w:t xml:space="preserve"> </w:t>
      </w:r>
      <w:r w:rsidRPr="00C85483">
        <w:t xml:space="preserve">shall indicate to the </w:t>
      </w:r>
      <w:r w:rsidR="00620B40" w:rsidRPr="00C85483">
        <w:t>sending entity</w:t>
      </w:r>
      <w:r w:rsidRPr="00C85483">
        <w:t xml:space="preserve"> the security mechanisms to be applied to the </w:t>
      </w:r>
      <w:r w:rsidR="00620B40" w:rsidRPr="00C85483">
        <w:t>application message</w:t>
      </w:r>
      <w:r w:rsidRPr="00C85483">
        <w:t xml:space="preserve">. This shall be indicated in the </w:t>
      </w:r>
      <w:r w:rsidR="00620B40" w:rsidRPr="00C85483">
        <w:t>secured packet</w:t>
      </w:r>
      <w:r w:rsidRPr="00C85483">
        <w:t xml:space="preserve">. The </w:t>
      </w:r>
      <w:r w:rsidR="00620B40" w:rsidRPr="00C85483">
        <w:t>receiving entity</w:t>
      </w:r>
      <w:r w:rsidRPr="00C85483">
        <w:t xml:space="preserve"> shall indicate to the </w:t>
      </w:r>
      <w:r w:rsidR="00620B40" w:rsidRPr="00C85483">
        <w:t xml:space="preserve">receiving application </w:t>
      </w:r>
      <w:r w:rsidRPr="00C85483">
        <w:t xml:space="preserve">the security mechanisms applied to the </w:t>
      </w:r>
      <w:r w:rsidR="00620B40" w:rsidRPr="00C85483">
        <w:t>secured packet</w:t>
      </w:r>
      <w:r w:rsidRPr="00C85483">
        <w:t xml:space="preserve">, in a secure manner. The interface between the </w:t>
      </w:r>
      <w:r w:rsidR="00620B40" w:rsidRPr="00C85483">
        <w:t>sending application</w:t>
      </w:r>
      <w:r w:rsidR="000C2F6B" w:rsidRPr="00C85483">
        <w:t xml:space="preserve"> </w:t>
      </w:r>
      <w:r w:rsidRPr="00C85483">
        <w:t xml:space="preserve">and the </w:t>
      </w:r>
      <w:r w:rsidR="00620B40" w:rsidRPr="00C85483">
        <w:t>sending entity</w:t>
      </w:r>
      <w:r w:rsidRPr="00C85483">
        <w:t xml:space="preserve">, and the interface between the </w:t>
      </w:r>
      <w:r w:rsidR="00620B40" w:rsidRPr="00C85483">
        <w:t>receiving entity</w:t>
      </w:r>
      <w:r w:rsidRPr="00C85483">
        <w:t xml:space="preserve"> and </w:t>
      </w:r>
      <w:r w:rsidR="00620B40" w:rsidRPr="00C85483">
        <w:t xml:space="preserve">receiving application </w:t>
      </w:r>
      <w:r w:rsidRPr="00C85483">
        <w:t>are not defined.</w:t>
      </w:r>
    </w:p>
    <w:p w14:paraId="7BAE73C7" w14:textId="77777777" w:rsidR="00841CDC" w:rsidRPr="00C85483" w:rsidRDefault="00841CDC">
      <w:pPr>
        <w:keepNext/>
        <w:keepLines/>
      </w:pPr>
      <w:r w:rsidRPr="00C85483">
        <w:t xml:space="preserve">The security requirements to satisfy when transferring </w:t>
      </w:r>
      <w:r w:rsidR="00620B40" w:rsidRPr="00C85483">
        <w:t>application message</w:t>
      </w:r>
      <w:r w:rsidRPr="00C85483">
        <w:t xml:space="preserve">s from the </w:t>
      </w:r>
      <w:r w:rsidR="00620B40" w:rsidRPr="00C85483">
        <w:t>sending entity</w:t>
      </w:r>
      <w:r w:rsidRPr="00C85483">
        <w:t xml:space="preserve"> to the </w:t>
      </w:r>
      <w:r w:rsidR="00620B40" w:rsidRPr="00C85483">
        <w:t>receiving entity</w:t>
      </w:r>
      <w:r w:rsidRPr="00C85483">
        <w:t xml:space="preserve"> that have been considered are:</w:t>
      </w:r>
    </w:p>
    <w:p w14:paraId="6E9C87F6" w14:textId="77777777" w:rsidR="00841CDC" w:rsidRPr="00C85483" w:rsidRDefault="00F4020E" w:rsidP="00274EE0">
      <w:pPr>
        <w:pStyle w:val="B10"/>
      </w:pPr>
      <w:r w:rsidRPr="00C85483">
        <w:noBreakHyphen/>
      </w:r>
      <w:r w:rsidR="00841CDC" w:rsidRPr="00C85483">
        <w:tab/>
        <w:t>authentication;</w:t>
      </w:r>
    </w:p>
    <w:p w14:paraId="0618CD26" w14:textId="77777777" w:rsidR="00841CDC" w:rsidRPr="00C85483" w:rsidRDefault="00F4020E" w:rsidP="00274EE0">
      <w:pPr>
        <w:pStyle w:val="B10"/>
      </w:pPr>
      <w:r w:rsidRPr="00C85483">
        <w:noBreakHyphen/>
      </w:r>
      <w:r w:rsidR="00841CDC" w:rsidRPr="00C85483">
        <w:tab/>
        <w:t>message integrity;</w:t>
      </w:r>
    </w:p>
    <w:p w14:paraId="0082EA20" w14:textId="77777777" w:rsidR="00841CDC" w:rsidRPr="00C85483" w:rsidRDefault="00F4020E" w:rsidP="00274EE0">
      <w:pPr>
        <w:pStyle w:val="B10"/>
      </w:pPr>
      <w:r w:rsidRPr="00C85483">
        <w:noBreakHyphen/>
      </w:r>
      <w:r w:rsidR="00841CDC" w:rsidRPr="00C85483">
        <w:tab/>
        <w:t>replay detection and sequence integrity;</w:t>
      </w:r>
    </w:p>
    <w:p w14:paraId="395C6D65" w14:textId="77777777" w:rsidR="00841CDC" w:rsidRPr="00C85483" w:rsidRDefault="00F4020E" w:rsidP="00274EE0">
      <w:pPr>
        <w:pStyle w:val="B10"/>
      </w:pPr>
      <w:r w:rsidRPr="00C85483">
        <w:noBreakHyphen/>
      </w:r>
      <w:r w:rsidR="00841CDC" w:rsidRPr="00C85483">
        <w:tab/>
        <w:t>proof of receipt and proof of execution;</w:t>
      </w:r>
    </w:p>
    <w:p w14:paraId="29DD9622" w14:textId="77777777" w:rsidR="00841CDC" w:rsidRPr="00C85483" w:rsidRDefault="00F4020E" w:rsidP="00274EE0">
      <w:pPr>
        <w:pStyle w:val="B10"/>
      </w:pPr>
      <w:r w:rsidRPr="00C85483">
        <w:noBreakHyphen/>
      </w:r>
      <w:r w:rsidR="00841CDC" w:rsidRPr="00C85483">
        <w:tab/>
        <w:t>message confidentiality;</w:t>
      </w:r>
    </w:p>
    <w:p w14:paraId="34D55E82" w14:textId="77777777" w:rsidR="00841CDC" w:rsidRPr="00C85483" w:rsidRDefault="00F4020E" w:rsidP="00274EE0">
      <w:pPr>
        <w:pStyle w:val="B10"/>
      </w:pPr>
      <w:r w:rsidRPr="00C85483">
        <w:noBreakHyphen/>
      </w:r>
      <w:r w:rsidR="00841CDC" w:rsidRPr="00C85483">
        <w:tab/>
        <w:t>indication of the security mechanisms used.</w:t>
      </w:r>
    </w:p>
    <w:p w14:paraId="789777FE" w14:textId="77777777" w:rsidR="00841CDC" w:rsidRPr="00C85483" w:rsidRDefault="00841CDC" w:rsidP="005004AA">
      <w:pPr>
        <w:keepNext/>
      </w:pPr>
      <w:r w:rsidRPr="00C85483">
        <w:lastRenderedPageBreak/>
        <w:t>Mechanisms to satisfy the above requirements will be governed by the following assumptions:</w:t>
      </w:r>
    </w:p>
    <w:p w14:paraId="65E33226" w14:textId="77777777" w:rsidR="00841CDC" w:rsidRPr="00C85483" w:rsidRDefault="00F4020E">
      <w:pPr>
        <w:pStyle w:val="B10"/>
      </w:pPr>
      <w:r w:rsidRPr="00C85483">
        <w:noBreakHyphen/>
      </w:r>
      <w:r w:rsidR="00841CDC" w:rsidRPr="00C85483">
        <w:tab/>
        <w:t xml:space="preserve">in general, security is provided for each </w:t>
      </w:r>
      <w:r w:rsidR="00620B40" w:rsidRPr="00C85483">
        <w:t>secured packet</w:t>
      </w:r>
      <w:r w:rsidR="00841CDC" w:rsidRPr="00C85483">
        <w:t xml:space="preserve"> transmitted (an </w:t>
      </w:r>
      <w:r w:rsidR="00620B40" w:rsidRPr="00C85483">
        <w:t>application message</w:t>
      </w:r>
      <w:r w:rsidR="00841CDC" w:rsidRPr="00C85483">
        <w:t xml:space="preserve"> may be broken into several </w:t>
      </w:r>
      <w:r w:rsidR="00620B40" w:rsidRPr="00C85483">
        <w:t>secured packet</w:t>
      </w:r>
      <w:r w:rsidR="00841CDC" w:rsidRPr="00C85483">
        <w:t>s, each of which shall have identical security mechanisms applied to it);</w:t>
      </w:r>
    </w:p>
    <w:p w14:paraId="5807C4C7" w14:textId="77777777" w:rsidR="00841CDC" w:rsidRPr="00C85483" w:rsidRDefault="00F4020E">
      <w:pPr>
        <w:pStyle w:val="B10"/>
      </w:pPr>
      <w:r w:rsidRPr="00C85483">
        <w:noBreakHyphen/>
      </w:r>
      <w:r w:rsidR="00841CDC" w:rsidRPr="00C85483">
        <w:tab/>
        <w:t xml:space="preserve">there should be the ability to turn mechanisms on and off on a per </w:t>
      </w:r>
      <w:r w:rsidR="00620B40" w:rsidRPr="00C85483">
        <w:t>application message</w:t>
      </w:r>
      <w:r w:rsidR="00841CDC" w:rsidRPr="00C85483">
        <w:t xml:space="preserve"> basis, with an indication of the status transmitted with the message;</w:t>
      </w:r>
    </w:p>
    <w:p w14:paraId="3D14F27D" w14:textId="77777777" w:rsidR="00841CDC" w:rsidRPr="00C85483" w:rsidRDefault="00F4020E">
      <w:pPr>
        <w:pStyle w:val="B10"/>
      </w:pPr>
      <w:r w:rsidRPr="00C85483">
        <w:noBreakHyphen/>
      </w:r>
      <w:r w:rsidR="00841CDC" w:rsidRPr="00C85483">
        <w:tab/>
        <w:t>security related information used should be independent of that used with existing network keys;</w:t>
      </w:r>
    </w:p>
    <w:p w14:paraId="67A78A56" w14:textId="77777777" w:rsidR="00841CDC" w:rsidRPr="00C85483" w:rsidRDefault="00F4020E">
      <w:pPr>
        <w:pStyle w:val="B10"/>
      </w:pPr>
      <w:r w:rsidRPr="00C85483">
        <w:noBreakHyphen/>
      </w:r>
      <w:r w:rsidR="00841CDC" w:rsidRPr="00C85483">
        <w:tab/>
        <w:t xml:space="preserve">third party applications may have access to the </w:t>
      </w:r>
      <w:r w:rsidR="00620B40" w:rsidRPr="00C85483">
        <w:t>sending entity</w:t>
      </w:r>
      <w:r w:rsidR="00841CDC" w:rsidRPr="00C85483">
        <w:t>, however this is considered to be an internal network security issue and therefore outside of the scope of the present document.</w:t>
      </w:r>
    </w:p>
    <w:p w14:paraId="2172F8C9" w14:textId="77777777" w:rsidR="00841CDC" w:rsidRPr="00C85483" w:rsidRDefault="00841CDC" w:rsidP="000B7DEF">
      <w:pPr>
        <w:pStyle w:val="Heading2"/>
      </w:pPr>
      <w:bookmarkStart w:id="28" w:name="_Toc42673634"/>
      <w:r w:rsidRPr="00C85483">
        <w:t>5.</w:t>
      </w:r>
      <w:r w:rsidR="00FD0932" w:rsidRPr="00C85483">
        <w:t>2</w:t>
      </w:r>
      <w:r w:rsidRPr="00C85483">
        <w:tab/>
        <w:t>Authentication</w:t>
      </w:r>
      <w:bookmarkEnd w:id="28"/>
    </w:p>
    <w:p w14:paraId="52BEEDF1" w14:textId="77777777" w:rsidR="00841CDC" w:rsidRPr="00C85483" w:rsidRDefault="00841CDC" w:rsidP="000B7DEF">
      <w:pPr>
        <w:pStyle w:val="Heading3"/>
      </w:pPr>
      <w:bookmarkStart w:id="29" w:name="_Toc42673635"/>
      <w:r w:rsidRPr="00C85483">
        <w:t>5.</w:t>
      </w:r>
      <w:r w:rsidR="00FD0932" w:rsidRPr="00C85483">
        <w:t>2</w:t>
      </w:r>
      <w:r w:rsidRPr="00C85483">
        <w:t>.1</w:t>
      </w:r>
      <w:r w:rsidRPr="00C85483">
        <w:tab/>
        <w:t>Definition</w:t>
      </w:r>
      <w:bookmarkEnd w:id="29"/>
    </w:p>
    <w:p w14:paraId="01BB15DD" w14:textId="77777777" w:rsidR="00841CDC" w:rsidRPr="00C85483" w:rsidRDefault="00841CDC">
      <w:r w:rsidRPr="00C85483">
        <w:t>Authentication is the verification of an entity</w:t>
      </w:r>
      <w:r w:rsidR="00165548" w:rsidRPr="00C85483">
        <w:t>'</w:t>
      </w:r>
      <w:r w:rsidRPr="00C85483">
        <w:t xml:space="preserve">s claimed identity by another entity. A first level of authentication is </w:t>
      </w:r>
      <w:r w:rsidR="00165548" w:rsidRPr="00C85483">
        <w:t>"</w:t>
      </w:r>
      <w:r w:rsidRPr="00C85483">
        <w:t>unilateral authentication</w:t>
      </w:r>
      <w:r w:rsidR="00165548" w:rsidRPr="00C85483">
        <w:t>"</w:t>
      </w:r>
      <w:r w:rsidRPr="00C85483">
        <w:t xml:space="preserve"> which provides the receiver with proof of the sender</w:t>
      </w:r>
      <w:r w:rsidR="00165548" w:rsidRPr="00C85483">
        <w:t>'</w:t>
      </w:r>
      <w:r w:rsidRPr="00C85483">
        <w:t xml:space="preserve">s identity. A higher level is </w:t>
      </w:r>
      <w:r w:rsidR="00165548" w:rsidRPr="00C85483">
        <w:t>"</w:t>
      </w:r>
      <w:r w:rsidRPr="00C85483">
        <w:t>mutual authentication</w:t>
      </w:r>
      <w:r w:rsidR="00165548" w:rsidRPr="00C85483">
        <w:t>"</w:t>
      </w:r>
      <w:r w:rsidRPr="00C85483">
        <w:t>, where both entities are provided with proof of each other</w:t>
      </w:r>
      <w:r w:rsidR="00165548" w:rsidRPr="00C85483">
        <w:t>'</w:t>
      </w:r>
      <w:r w:rsidRPr="00C85483">
        <w:t>s identity.</w:t>
      </w:r>
    </w:p>
    <w:p w14:paraId="01427490" w14:textId="77777777" w:rsidR="00841CDC" w:rsidRPr="00C85483" w:rsidRDefault="00841CDC">
      <w:r w:rsidRPr="00C85483">
        <w:t xml:space="preserve">For mutual authentication purposes the </w:t>
      </w:r>
      <w:r w:rsidR="00620B40" w:rsidRPr="00C85483">
        <w:t>s</w:t>
      </w:r>
      <w:r w:rsidRPr="00C85483">
        <w:t xml:space="preserve">ending and/or </w:t>
      </w:r>
      <w:r w:rsidR="00620B40" w:rsidRPr="00C85483">
        <w:t>r</w:t>
      </w:r>
      <w:r w:rsidRPr="00C85483">
        <w:t xml:space="preserve">eceiving </w:t>
      </w:r>
      <w:r w:rsidR="00620B40" w:rsidRPr="00C85483">
        <w:t>e</w:t>
      </w:r>
      <w:r w:rsidRPr="00C85483">
        <w:t>ntities have to generate and exchange dedicated authentication messages. Due to the unidirectional nature of current transport mechanisms mutual authentication is not considered in the present document.</w:t>
      </w:r>
    </w:p>
    <w:p w14:paraId="6D7E7168" w14:textId="77777777" w:rsidR="00841CDC" w:rsidRPr="00C85483" w:rsidRDefault="00841CDC" w:rsidP="000B7DEF">
      <w:pPr>
        <w:pStyle w:val="Heading3"/>
      </w:pPr>
      <w:bookmarkStart w:id="30" w:name="_Toc42673636"/>
      <w:r w:rsidRPr="00C85483">
        <w:t>5.</w:t>
      </w:r>
      <w:r w:rsidR="00FD0932" w:rsidRPr="00C85483">
        <w:t>2</w:t>
      </w:r>
      <w:r w:rsidRPr="00C85483">
        <w:t>.2</w:t>
      </w:r>
      <w:r w:rsidRPr="00C85483">
        <w:tab/>
        <w:t>Purpose</w:t>
      </w:r>
      <w:bookmarkEnd w:id="30"/>
    </w:p>
    <w:p w14:paraId="26D1A35B" w14:textId="77777777" w:rsidR="00841CDC" w:rsidRPr="00C85483" w:rsidRDefault="00841CDC">
      <w:r w:rsidRPr="00C85483">
        <w:t xml:space="preserve">The purpose of authentication is to protect </w:t>
      </w:r>
      <w:r w:rsidR="004B1973" w:rsidRPr="00C85483">
        <w:t xml:space="preserve">sending </w:t>
      </w:r>
      <w:r w:rsidRPr="00C85483">
        <w:t xml:space="preserve">and </w:t>
      </w:r>
      <w:r w:rsidR="004B1973" w:rsidRPr="00C85483">
        <w:t>r</w:t>
      </w:r>
      <w:r w:rsidRPr="00C85483">
        <w:t xml:space="preserve">eceiving Entities and </w:t>
      </w:r>
      <w:r w:rsidR="004B1973" w:rsidRPr="00C85483">
        <w:t>a</w:t>
      </w:r>
      <w:r w:rsidRPr="00C85483">
        <w:t>pplications against unauthor</w:t>
      </w:r>
      <w:r w:rsidR="000C2F6B" w:rsidRPr="00C85483">
        <w:t>ize</w:t>
      </w:r>
      <w:r w:rsidRPr="00C85483">
        <w:t>d use. Authentication assures that only author</w:t>
      </w:r>
      <w:r w:rsidR="000C2F6B" w:rsidRPr="00C85483">
        <w:t>ize</w:t>
      </w:r>
      <w:r w:rsidRPr="00C85483">
        <w:t>d parties can perform actions at the UICC, and it prevents unauthor</w:t>
      </w:r>
      <w:r w:rsidR="000C2F6B" w:rsidRPr="00C85483">
        <w:t>ize</w:t>
      </w:r>
      <w:r w:rsidRPr="00C85483">
        <w:t xml:space="preserve">d parties from having access to entities on the network side (or even behind it) via a Card Application Toolkit </w:t>
      </w:r>
      <w:r w:rsidR="004B1973" w:rsidRPr="00C85483">
        <w:t>(</w:t>
      </w:r>
      <w:r w:rsidR="004B1973" w:rsidRPr="00DB308E">
        <w:t>CAT</w:t>
      </w:r>
      <w:r w:rsidR="004B1973" w:rsidRPr="00C85483">
        <w:t xml:space="preserve">) </w:t>
      </w:r>
      <w:r w:rsidRPr="00C85483">
        <w:t>feature.</w:t>
      </w:r>
    </w:p>
    <w:p w14:paraId="5374952D" w14:textId="77777777" w:rsidR="00841CDC" w:rsidRPr="00C85483" w:rsidRDefault="00841CDC" w:rsidP="000B7DEF">
      <w:pPr>
        <w:pStyle w:val="Heading3"/>
      </w:pPr>
      <w:bookmarkStart w:id="31" w:name="_Toc42673637"/>
      <w:r w:rsidRPr="00C85483">
        <w:t>5.</w:t>
      </w:r>
      <w:r w:rsidR="00FD0932" w:rsidRPr="00C85483">
        <w:t>2</w:t>
      </w:r>
      <w:r w:rsidRPr="00C85483">
        <w:t>.3</w:t>
      </w:r>
      <w:r w:rsidRPr="00C85483">
        <w:tab/>
        <w:t>Functional requirements</w:t>
      </w:r>
      <w:bookmarkEnd w:id="31"/>
    </w:p>
    <w:p w14:paraId="3A8BC540" w14:textId="77777777" w:rsidR="00841CDC" w:rsidRPr="00C85483" w:rsidRDefault="00841CDC">
      <w:r w:rsidRPr="00C85483">
        <w:t xml:space="preserve">For the purposes of </w:t>
      </w:r>
      <w:r w:rsidR="004B1973" w:rsidRPr="00C85483">
        <w:t>s</w:t>
      </w:r>
      <w:r w:rsidRPr="00C85483">
        <w:t xml:space="preserve">ender </w:t>
      </w:r>
      <w:r w:rsidR="004B1973" w:rsidRPr="00C85483">
        <w:t>i</w:t>
      </w:r>
      <w:r w:rsidRPr="00C85483">
        <w:t xml:space="preserve">dentification and unilateral authentication the </w:t>
      </w:r>
      <w:r w:rsidR="00620B40" w:rsidRPr="00C85483">
        <w:t>sending entity</w:t>
      </w:r>
      <w:r w:rsidRPr="00C85483">
        <w:t xml:space="preserve"> shall be uniquely defined and addressed.</w:t>
      </w:r>
    </w:p>
    <w:p w14:paraId="1F1B034A" w14:textId="77777777" w:rsidR="00841CDC" w:rsidRPr="00C85483" w:rsidRDefault="00841CDC">
      <w:r w:rsidRPr="00C85483">
        <w:t xml:space="preserve">Unilateral authentication can be achieved by the use of a </w:t>
      </w:r>
      <w:r w:rsidR="004B1973" w:rsidRPr="00C85483">
        <w:t>c</w:t>
      </w:r>
      <w:r w:rsidRPr="00C85483">
        <w:t xml:space="preserve">ryptographic </w:t>
      </w:r>
      <w:r w:rsidR="004B1973" w:rsidRPr="00C85483">
        <w:t>c</w:t>
      </w:r>
      <w:r w:rsidRPr="00C85483">
        <w:t xml:space="preserve">hecksum or </w:t>
      </w:r>
      <w:r w:rsidR="004B1973" w:rsidRPr="00C85483">
        <w:t>d</w:t>
      </w:r>
      <w:r w:rsidRPr="00C85483">
        <w:t xml:space="preserve">igital </w:t>
      </w:r>
      <w:r w:rsidR="004B1973" w:rsidRPr="00C85483">
        <w:t>s</w:t>
      </w:r>
      <w:r w:rsidRPr="00C85483">
        <w:t xml:space="preserve">ignature attached to the message. The distinguishing identifications of the </w:t>
      </w:r>
      <w:r w:rsidR="004B1973" w:rsidRPr="00C85483">
        <w:t>r</w:t>
      </w:r>
      <w:r w:rsidRPr="00C85483">
        <w:t xml:space="preserve">eceiving and </w:t>
      </w:r>
      <w:r w:rsidR="004B1973" w:rsidRPr="00C85483">
        <w:t>s</w:t>
      </w:r>
      <w:r w:rsidRPr="00C85483">
        <w:t xml:space="preserve">ending </w:t>
      </w:r>
      <w:r w:rsidR="004B1973" w:rsidRPr="00C85483">
        <w:t>e</w:t>
      </w:r>
      <w:r w:rsidRPr="00C85483">
        <w:t>ntities should be linked to them for the entire life time of these entities. (If for some reason, the identity of any of the entities is changed, then all other entities involved in the authentication procedure shall be informed of the new identity.)</w:t>
      </w:r>
    </w:p>
    <w:p w14:paraId="6A59FBF5" w14:textId="77777777" w:rsidR="00841CDC" w:rsidRPr="00C85483" w:rsidRDefault="00841CDC" w:rsidP="000B7DEF">
      <w:pPr>
        <w:pStyle w:val="Heading2"/>
      </w:pPr>
      <w:bookmarkStart w:id="32" w:name="_Toc42673638"/>
      <w:r w:rsidRPr="00C85483">
        <w:t>5.</w:t>
      </w:r>
      <w:r w:rsidR="00FD0932" w:rsidRPr="00C85483">
        <w:t>3</w:t>
      </w:r>
      <w:r w:rsidRPr="00C85483">
        <w:tab/>
        <w:t>Message integrity</w:t>
      </w:r>
      <w:bookmarkEnd w:id="32"/>
    </w:p>
    <w:p w14:paraId="1923CA30" w14:textId="77777777" w:rsidR="00841CDC" w:rsidRPr="00C85483" w:rsidRDefault="00841CDC" w:rsidP="000B7DEF">
      <w:pPr>
        <w:pStyle w:val="Heading3"/>
      </w:pPr>
      <w:bookmarkStart w:id="33" w:name="_Toc42673639"/>
      <w:r w:rsidRPr="00C85483">
        <w:t>5.</w:t>
      </w:r>
      <w:r w:rsidR="00FD0932" w:rsidRPr="00C85483">
        <w:t>3</w:t>
      </w:r>
      <w:r w:rsidRPr="00C85483">
        <w:t>.1</w:t>
      </w:r>
      <w:r w:rsidRPr="00C85483">
        <w:tab/>
        <w:t>Definition</w:t>
      </w:r>
      <w:bookmarkEnd w:id="33"/>
    </w:p>
    <w:p w14:paraId="0D10414C" w14:textId="77777777" w:rsidR="00841CDC" w:rsidRPr="00C85483" w:rsidRDefault="00841CDC">
      <w:r w:rsidRPr="00C85483">
        <w:t>Message Integrity detects that no corruption, accidental or intentional, of the content of the message has occurred.</w:t>
      </w:r>
    </w:p>
    <w:p w14:paraId="43A5BA61" w14:textId="77777777" w:rsidR="00841CDC" w:rsidRPr="00C85483" w:rsidRDefault="00841CDC" w:rsidP="000B7DEF">
      <w:pPr>
        <w:pStyle w:val="Heading3"/>
      </w:pPr>
      <w:bookmarkStart w:id="34" w:name="_Toc42673640"/>
      <w:r w:rsidRPr="00C85483">
        <w:t>5.</w:t>
      </w:r>
      <w:r w:rsidR="00FD0932" w:rsidRPr="00C85483">
        <w:t>3</w:t>
      </w:r>
      <w:r w:rsidRPr="00C85483">
        <w:t>.2</w:t>
      </w:r>
      <w:r w:rsidRPr="00C85483">
        <w:tab/>
        <w:t>Purpose</w:t>
      </w:r>
      <w:bookmarkEnd w:id="34"/>
    </w:p>
    <w:p w14:paraId="47EBF6CD" w14:textId="77777777" w:rsidR="00841CDC" w:rsidRPr="00C85483" w:rsidRDefault="00841CDC">
      <w:r w:rsidRPr="00C85483">
        <w:t xml:space="preserve">The purpose of this mechanism is to detect any corruption of the </w:t>
      </w:r>
      <w:r w:rsidR="00620B40" w:rsidRPr="00C85483">
        <w:t>application message</w:t>
      </w:r>
      <w:r w:rsidRPr="00C85483">
        <w:t xml:space="preserve"> or the whole </w:t>
      </w:r>
      <w:r w:rsidR="00620B40" w:rsidRPr="00C85483">
        <w:t>secured packet</w:t>
      </w:r>
      <w:r w:rsidRPr="00C85483">
        <w:t>.</w:t>
      </w:r>
    </w:p>
    <w:p w14:paraId="4267EEF7" w14:textId="77777777" w:rsidR="00841CDC" w:rsidRPr="00C85483" w:rsidRDefault="00841CDC" w:rsidP="000B7DEF">
      <w:pPr>
        <w:pStyle w:val="Heading3"/>
      </w:pPr>
      <w:bookmarkStart w:id="35" w:name="_Toc42673641"/>
      <w:r w:rsidRPr="00C85483">
        <w:lastRenderedPageBreak/>
        <w:t>5.</w:t>
      </w:r>
      <w:r w:rsidR="00FD0932" w:rsidRPr="00C85483">
        <w:t>3</w:t>
      </w:r>
      <w:r w:rsidRPr="00C85483">
        <w:t>.3</w:t>
      </w:r>
      <w:r w:rsidRPr="00C85483">
        <w:tab/>
        <w:t>Functional requirements</w:t>
      </w:r>
      <w:bookmarkEnd w:id="35"/>
    </w:p>
    <w:p w14:paraId="28474110" w14:textId="77777777" w:rsidR="00841CDC" w:rsidRPr="00C85483" w:rsidRDefault="00841CDC" w:rsidP="005004AA">
      <w:pPr>
        <w:keepNext/>
      </w:pPr>
      <w:r w:rsidRPr="00C85483">
        <w:t xml:space="preserve">The integrity of the </w:t>
      </w:r>
      <w:r w:rsidR="00620B40" w:rsidRPr="00C85483">
        <w:t>application message</w:t>
      </w:r>
      <w:r w:rsidRPr="00C85483">
        <w:t xml:space="preserve"> or whole </w:t>
      </w:r>
      <w:r w:rsidR="00620B40" w:rsidRPr="00C85483">
        <w:t>secured packet</w:t>
      </w:r>
      <w:r w:rsidRPr="00C85483">
        <w:t xml:space="preserve"> may be achieved as follows:</w:t>
      </w:r>
    </w:p>
    <w:p w14:paraId="5097D9A7" w14:textId="77777777" w:rsidR="00841CDC" w:rsidRPr="00C85483" w:rsidRDefault="00F4020E" w:rsidP="004779F8">
      <w:pPr>
        <w:pStyle w:val="B10"/>
      </w:pPr>
      <w:r w:rsidRPr="00C85483">
        <w:noBreakHyphen/>
      </w:r>
      <w:r w:rsidR="00841CDC" w:rsidRPr="00C85483">
        <w:tab/>
        <w:t xml:space="preserve">by adding a Redundancy Check in the </w:t>
      </w:r>
      <w:r w:rsidR="004B1973" w:rsidRPr="00C85483">
        <w:t>s</w:t>
      </w:r>
      <w:r w:rsidR="00841CDC" w:rsidRPr="00C85483">
        <w:t xml:space="preserve">ecurity </w:t>
      </w:r>
      <w:r w:rsidR="004B1973" w:rsidRPr="00C85483">
        <w:t>h</w:t>
      </w:r>
      <w:r w:rsidR="00841CDC" w:rsidRPr="00C85483">
        <w:t>eader to protect against accidental corruption (</w:t>
      </w:r>
      <w:r w:rsidR="00E65214" w:rsidRPr="00C85483">
        <w:t>t</w:t>
      </w:r>
      <w:r w:rsidR="00841CDC" w:rsidRPr="00C85483">
        <w:t xml:space="preserve">he </w:t>
      </w:r>
      <w:r w:rsidR="004B1973" w:rsidRPr="00C85483">
        <w:t>r</w:t>
      </w:r>
      <w:r w:rsidR="00841CDC" w:rsidRPr="00C85483">
        <w:t xml:space="preserve">edundancy </w:t>
      </w:r>
      <w:r w:rsidR="004B1973" w:rsidRPr="00C85483">
        <w:t>c</w:t>
      </w:r>
      <w:r w:rsidR="00841CDC" w:rsidRPr="00C85483">
        <w:t>heck mechanism on it</w:t>
      </w:r>
      <w:r w:rsidR="000C2F6B" w:rsidRPr="00C85483">
        <w:t>s</w:t>
      </w:r>
      <w:r w:rsidR="00841CDC" w:rsidRPr="00C85483">
        <w:t xml:space="preserve"> own only protects against accidental corruption. In conjunction with encryption it can be used to provide message integrity);</w:t>
      </w:r>
    </w:p>
    <w:p w14:paraId="6C85C983" w14:textId="77777777" w:rsidR="00841CDC" w:rsidRPr="00C85483" w:rsidRDefault="00F4020E" w:rsidP="005A2AEA">
      <w:pPr>
        <w:pStyle w:val="B10"/>
        <w:keepNext/>
      </w:pPr>
      <w:r w:rsidRPr="00C85483">
        <w:noBreakHyphen/>
      </w:r>
      <w:r w:rsidR="00841CDC" w:rsidRPr="00C85483">
        <w:tab/>
        <w:t xml:space="preserve">by adding a </w:t>
      </w:r>
      <w:r w:rsidR="004B1973" w:rsidRPr="00C85483">
        <w:t>c</w:t>
      </w:r>
      <w:r w:rsidR="00841CDC" w:rsidRPr="00C85483">
        <w:t xml:space="preserve">ryptographic </w:t>
      </w:r>
      <w:r w:rsidR="004B1973" w:rsidRPr="00C85483">
        <w:t>c</w:t>
      </w:r>
      <w:r w:rsidR="00841CDC" w:rsidRPr="00C85483">
        <w:t xml:space="preserve">hecksum in the </w:t>
      </w:r>
      <w:r w:rsidR="004B1973" w:rsidRPr="00C85483">
        <w:t>s</w:t>
      </w:r>
      <w:r w:rsidR="00841CDC" w:rsidRPr="00C85483">
        <w:t xml:space="preserve">ecurity </w:t>
      </w:r>
      <w:r w:rsidR="004B1973" w:rsidRPr="00C85483">
        <w:t>h</w:t>
      </w:r>
      <w:r w:rsidR="00841CDC" w:rsidRPr="00C85483">
        <w:t xml:space="preserve">eader. In certain circumstances the authentication of the </w:t>
      </w:r>
      <w:r w:rsidR="00620B40" w:rsidRPr="00C85483">
        <w:t>sending entity</w:t>
      </w:r>
      <w:r w:rsidR="00841CDC" w:rsidRPr="00C85483">
        <w:t xml:space="preserve"> is achieved implicitly by the verification of the </w:t>
      </w:r>
      <w:r w:rsidR="004B1973" w:rsidRPr="00C85483">
        <w:t>c</w:t>
      </w:r>
      <w:r w:rsidR="00841CDC" w:rsidRPr="00C85483">
        <w:t xml:space="preserve">ryptographic </w:t>
      </w:r>
      <w:r w:rsidR="004B1973" w:rsidRPr="00C85483">
        <w:t>c</w:t>
      </w:r>
      <w:r w:rsidR="00841CDC" w:rsidRPr="00C85483">
        <w:t>hecksum;</w:t>
      </w:r>
    </w:p>
    <w:p w14:paraId="63908B5E" w14:textId="77777777" w:rsidR="00841CDC" w:rsidRPr="00C85483" w:rsidRDefault="00F4020E" w:rsidP="005A2AEA">
      <w:pPr>
        <w:pStyle w:val="B10"/>
        <w:keepNext/>
      </w:pPr>
      <w:r w:rsidRPr="00C85483">
        <w:noBreakHyphen/>
      </w:r>
      <w:r w:rsidR="00841CDC" w:rsidRPr="00C85483">
        <w:tab/>
        <w:t xml:space="preserve">by calculating and verifying a </w:t>
      </w:r>
      <w:r w:rsidR="004B1973" w:rsidRPr="00C85483">
        <w:t>d</w:t>
      </w:r>
      <w:r w:rsidR="00841CDC" w:rsidRPr="00C85483">
        <w:t xml:space="preserve">igital </w:t>
      </w:r>
      <w:r w:rsidR="004B1973" w:rsidRPr="00C85483">
        <w:t>s</w:t>
      </w:r>
      <w:r w:rsidR="00841CDC" w:rsidRPr="00C85483">
        <w:t xml:space="preserve">ignature on the </w:t>
      </w:r>
      <w:r w:rsidR="00620B40" w:rsidRPr="00C85483">
        <w:t>application message</w:t>
      </w:r>
      <w:r w:rsidR="00841CDC" w:rsidRPr="00C85483">
        <w:t xml:space="preserve"> to be transferred. In this case the authentication of the </w:t>
      </w:r>
      <w:r w:rsidR="00620B40" w:rsidRPr="00C85483">
        <w:t>sending entity</w:t>
      </w:r>
      <w:r w:rsidR="00841CDC" w:rsidRPr="00C85483">
        <w:t xml:space="preserve"> is achieved implicitly by the verification of the </w:t>
      </w:r>
      <w:r w:rsidR="004B1973" w:rsidRPr="00C85483">
        <w:t>d</w:t>
      </w:r>
      <w:r w:rsidR="00841CDC" w:rsidRPr="00C85483">
        <w:t xml:space="preserve">igital </w:t>
      </w:r>
      <w:r w:rsidR="004B1973" w:rsidRPr="00C85483">
        <w:t>s</w:t>
      </w:r>
      <w:r w:rsidR="00841CDC" w:rsidRPr="00C85483">
        <w:t>ignature.</w:t>
      </w:r>
    </w:p>
    <w:p w14:paraId="3B3F7AD4" w14:textId="77777777" w:rsidR="00841CDC" w:rsidRPr="00C85483" w:rsidRDefault="00841CDC" w:rsidP="000B7DEF">
      <w:pPr>
        <w:pStyle w:val="Heading2"/>
      </w:pPr>
      <w:bookmarkStart w:id="36" w:name="_Toc42673642"/>
      <w:r w:rsidRPr="00C85483">
        <w:t>5.</w:t>
      </w:r>
      <w:r w:rsidR="00FD0932" w:rsidRPr="00C85483">
        <w:t>4</w:t>
      </w:r>
      <w:r w:rsidRPr="00C85483">
        <w:tab/>
        <w:t>Replay detection and sequence integrity</w:t>
      </w:r>
      <w:bookmarkEnd w:id="36"/>
    </w:p>
    <w:p w14:paraId="0D57DD27" w14:textId="77777777" w:rsidR="00841CDC" w:rsidRPr="00C85483" w:rsidRDefault="00841CDC" w:rsidP="000B7DEF">
      <w:pPr>
        <w:pStyle w:val="Heading3"/>
      </w:pPr>
      <w:bookmarkStart w:id="37" w:name="_Toc42673643"/>
      <w:r w:rsidRPr="00C85483">
        <w:t>5.</w:t>
      </w:r>
      <w:r w:rsidR="00FD0932" w:rsidRPr="00C85483">
        <w:t>4</w:t>
      </w:r>
      <w:r w:rsidRPr="00C85483">
        <w:t>.1</w:t>
      </w:r>
      <w:r w:rsidRPr="00C85483">
        <w:tab/>
        <w:t>Definition</w:t>
      </w:r>
      <w:bookmarkEnd w:id="37"/>
    </w:p>
    <w:p w14:paraId="7ECBD53D" w14:textId="77777777" w:rsidR="00841CDC" w:rsidRPr="00C85483" w:rsidRDefault="00841CDC">
      <w:r w:rsidRPr="00C85483">
        <w:t xml:space="preserve">Replay detection is a mechanism which provides the </w:t>
      </w:r>
      <w:r w:rsidR="00620B40" w:rsidRPr="00C85483">
        <w:t>receiving entity</w:t>
      </w:r>
      <w:r w:rsidRPr="00C85483">
        <w:t xml:space="preserve"> with a means of recogn</w:t>
      </w:r>
      <w:r w:rsidR="000C2F6B" w:rsidRPr="00C85483">
        <w:t>izin</w:t>
      </w:r>
      <w:r w:rsidRPr="00C85483">
        <w:t xml:space="preserve">g that it has received the same </w:t>
      </w:r>
      <w:r w:rsidR="00620B40" w:rsidRPr="00C85483">
        <w:t>secured packet</w:t>
      </w:r>
      <w:r w:rsidRPr="00C85483">
        <w:t>(s) previously.</w:t>
      </w:r>
    </w:p>
    <w:p w14:paraId="6CC08E94" w14:textId="77777777" w:rsidR="00841CDC" w:rsidRPr="00C85483" w:rsidRDefault="00841CDC">
      <w:r w:rsidRPr="00C85483">
        <w:t xml:space="preserve">Sequence integrity is a mechanism which ensures that no changes, accidental or intentional, have occurred to the intended sequence of </w:t>
      </w:r>
      <w:r w:rsidR="00620B40" w:rsidRPr="00C85483">
        <w:t>secured packet</w:t>
      </w:r>
      <w:r w:rsidRPr="00C85483">
        <w:t>s.</w:t>
      </w:r>
    </w:p>
    <w:p w14:paraId="322AA2B3" w14:textId="77777777" w:rsidR="00841CDC" w:rsidRPr="00C85483" w:rsidRDefault="00841CDC" w:rsidP="000B7DEF">
      <w:pPr>
        <w:pStyle w:val="Heading3"/>
      </w:pPr>
      <w:bookmarkStart w:id="38" w:name="_Toc42673644"/>
      <w:r w:rsidRPr="00C85483">
        <w:t>5.</w:t>
      </w:r>
      <w:r w:rsidR="00FD0932" w:rsidRPr="00C85483">
        <w:t>4</w:t>
      </w:r>
      <w:r w:rsidRPr="00C85483">
        <w:t>.2</w:t>
      </w:r>
      <w:r w:rsidRPr="00C85483">
        <w:tab/>
        <w:t>Purpose</w:t>
      </w:r>
      <w:bookmarkEnd w:id="38"/>
    </w:p>
    <w:p w14:paraId="28B08C43" w14:textId="77777777" w:rsidR="00841CDC" w:rsidRPr="00C85483" w:rsidRDefault="00841CDC">
      <w:r w:rsidRPr="00C85483">
        <w:t xml:space="preserve">Replay detection protects the </w:t>
      </w:r>
      <w:r w:rsidR="00620B40" w:rsidRPr="00C85483">
        <w:t>receiving entity</w:t>
      </w:r>
      <w:r w:rsidRPr="00C85483">
        <w:t xml:space="preserve"> against replay attack and </w:t>
      </w:r>
      <w:r w:rsidR="00620B40" w:rsidRPr="00C85483">
        <w:t>secured packet</w:t>
      </w:r>
      <w:r w:rsidRPr="00C85483">
        <w:t xml:space="preserve"> duplication.</w:t>
      </w:r>
    </w:p>
    <w:p w14:paraId="1801BB03" w14:textId="77777777" w:rsidR="00841CDC" w:rsidRPr="00C85483" w:rsidRDefault="00841CDC">
      <w:r w:rsidRPr="00C85483">
        <w:t xml:space="preserve">Sequence integrity protects the </w:t>
      </w:r>
      <w:r w:rsidR="00620B40" w:rsidRPr="00C85483">
        <w:t>receiving entity</w:t>
      </w:r>
      <w:r w:rsidRPr="00C85483">
        <w:t xml:space="preserve"> against message suppression and loss of </w:t>
      </w:r>
      <w:r w:rsidR="00620B40" w:rsidRPr="00C85483">
        <w:t>secured packet</w:t>
      </w:r>
      <w:r w:rsidRPr="00C85483">
        <w:t>s.</w:t>
      </w:r>
    </w:p>
    <w:p w14:paraId="15701F4F" w14:textId="77777777" w:rsidR="00841CDC" w:rsidRPr="00C85483" w:rsidRDefault="00841CDC" w:rsidP="000B7DEF">
      <w:pPr>
        <w:pStyle w:val="Heading3"/>
      </w:pPr>
      <w:bookmarkStart w:id="39" w:name="_Toc42673645"/>
      <w:r w:rsidRPr="00C85483">
        <w:t>5.</w:t>
      </w:r>
      <w:r w:rsidR="00FD0932" w:rsidRPr="00C85483">
        <w:t>4</w:t>
      </w:r>
      <w:r w:rsidRPr="00C85483">
        <w:t>.3</w:t>
      </w:r>
      <w:r w:rsidRPr="00C85483">
        <w:tab/>
        <w:t>Functional requirements</w:t>
      </w:r>
      <w:bookmarkEnd w:id="39"/>
    </w:p>
    <w:p w14:paraId="096DDC8A" w14:textId="77777777" w:rsidR="00841CDC" w:rsidRPr="00C85483" w:rsidRDefault="00841CDC">
      <w:r w:rsidRPr="00C85483">
        <w:t xml:space="preserve">The implementation of these mechanisms shall be achieved by including a counter in the </w:t>
      </w:r>
      <w:r w:rsidR="00312593" w:rsidRPr="00C85483">
        <w:t>s</w:t>
      </w:r>
      <w:r w:rsidRPr="00C85483">
        <w:t xml:space="preserve">ecurity </w:t>
      </w:r>
      <w:r w:rsidR="00312593" w:rsidRPr="00C85483">
        <w:t>h</w:t>
      </w:r>
      <w:r w:rsidRPr="00C85483">
        <w:t>eader. The protection of the counter shall be achieved by including it in the calculation of the checksum (</w:t>
      </w:r>
      <w:r w:rsidR="00312593" w:rsidRPr="00C85483">
        <w:t>c</w:t>
      </w:r>
      <w:r w:rsidRPr="00C85483">
        <w:t xml:space="preserve">ryptographic </w:t>
      </w:r>
      <w:r w:rsidR="00312593" w:rsidRPr="00C85483">
        <w:t>c</w:t>
      </w:r>
      <w:r w:rsidRPr="00C85483">
        <w:t xml:space="preserve">hecksum or encrypted </w:t>
      </w:r>
      <w:r w:rsidR="00312593" w:rsidRPr="00C85483">
        <w:t>r</w:t>
      </w:r>
      <w:r w:rsidRPr="00C85483">
        <w:t xml:space="preserve">edundancy </w:t>
      </w:r>
      <w:r w:rsidR="00312593" w:rsidRPr="00C85483">
        <w:t>c</w:t>
      </w:r>
      <w:r w:rsidRPr="00C85483">
        <w:t xml:space="preserve">heck) or </w:t>
      </w:r>
      <w:r w:rsidR="00312593" w:rsidRPr="00C85483">
        <w:t>d</w:t>
      </w:r>
      <w:r w:rsidRPr="00C85483">
        <w:t xml:space="preserve">igital </w:t>
      </w:r>
      <w:r w:rsidR="00312593" w:rsidRPr="00C85483">
        <w:t>s</w:t>
      </w:r>
      <w:r w:rsidRPr="00C85483">
        <w:t>ignature when used.</w:t>
      </w:r>
    </w:p>
    <w:p w14:paraId="56B24E82" w14:textId="77777777" w:rsidR="00841CDC" w:rsidRPr="00C85483" w:rsidRDefault="00841CDC">
      <w:r w:rsidRPr="00C85483">
        <w:t xml:space="preserve">The </w:t>
      </w:r>
      <w:r w:rsidR="00620B40" w:rsidRPr="00C85483">
        <w:t>sending entity</w:t>
      </w:r>
      <w:r w:rsidRPr="00C85483">
        <w:t xml:space="preserve"> and the </w:t>
      </w:r>
      <w:r w:rsidR="00620B40" w:rsidRPr="00C85483">
        <w:t>receiving entity</w:t>
      </w:r>
      <w:r w:rsidRPr="00C85483">
        <w:t xml:space="preserve"> shall maintain synchron</w:t>
      </w:r>
      <w:r w:rsidR="000C2F6B" w:rsidRPr="00C85483">
        <w:t>iza</w:t>
      </w:r>
      <w:r w:rsidRPr="00C85483">
        <w:t>tion for their counters.</w:t>
      </w:r>
    </w:p>
    <w:p w14:paraId="117AA9CC" w14:textId="77777777" w:rsidR="00841CDC" w:rsidRPr="00C85483" w:rsidRDefault="00841CDC" w:rsidP="000B7DEF">
      <w:pPr>
        <w:pStyle w:val="Heading2"/>
      </w:pPr>
      <w:bookmarkStart w:id="40" w:name="_Toc42673646"/>
      <w:r w:rsidRPr="00C85483">
        <w:t>5.</w:t>
      </w:r>
      <w:r w:rsidR="00FD0932" w:rsidRPr="00C85483">
        <w:t>5</w:t>
      </w:r>
      <w:r w:rsidRPr="00C85483">
        <w:tab/>
        <w:t>Proof of receipt and proof of execution</w:t>
      </w:r>
      <w:bookmarkEnd w:id="40"/>
    </w:p>
    <w:p w14:paraId="29D09F0C" w14:textId="77777777" w:rsidR="00841CDC" w:rsidRPr="00C85483" w:rsidRDefault="00841CDC" w:rsidP="000B7DEF">
      <w:pPr>
        <w:pStyle w:val="Heading3"/>
      </w:pPr>
      <w:bookmarkStart w:id="41" w:name="_Toc42673647"/>
      <w:r w:rsidRPr="00C85483">
        <w:t>5.</w:t>
      </w:r>
      <w:r w:rsidR="00FD0932" w:rsidRPr="00C85483">
        <w:t>5</w:t>
      </w:r>
      <w:r w:rsidRPr="00C85483">
        <w:t>.1</w:t>
      </w:r>
      <w:r w:rsidRPr="00C85483">
        <w:tab/>
        <w:t>Definition</w:t>
      </w:r>
      <w:bookmarkEnd w:id="41"/>
    </w:p>
    <w:p w14:paraId="43726215" w14:textId="77777777" w:rsidR="00841CDC" w:rsidRPr="00C85483" w:rsidRDefault="00841CDC">
      <w:r w:rsidRPr="00C85483">
        <w:t xml:space="preserve">Proof of receipt proves to the </w:t>
      </w:r>
      <w:r w:rsidR="00620B40" w:rsidRPr="00C85483">
        <w:t>sending entity</w:t>
      </w:r>
      <w:r w:rsidRPr="00C85483">
        <w:t xml:space="preserve"> that the </w:t>
      </w:r>
      <w:r w:rsidR="00620B40" w:rsidRPr="00C85483">
        <w:t>receiving entity</w:t>
      </w:r>
      <w:r w:rsidRPr="00C85483">
        <w:t xml:space="preserve"> has correctly received a </w:t>
      </w:r>
      <w:r w:rsidR="00620B40" w:rsidRPr="00C85483">
        <w:t>secured packet</w:t>
      </w:r>
      <w:r w:rsidRPr="00C85483">
        <w:t xml:space="preserve">, has performed the necessary security checks and forwarded the contents to the </w:t>
      </w:r>
      <w:r w:rsidR="00312593" w:rsidRPr="00C85483">
        <w:t>r</w:t>
      </w:r>
      <w:r w:rsidRPr="00C85483">
        <w:t xml:space="preserve">eceiving </w:t>
      </w:r>
      <w:r w:rsidR="00312593" w:rsidRPr="00C85483">
        <w:t>a</w:t>
      </w:r>
      <w:r w:rsidRPr="00C85483">
        <w:t>pplication.</w:t>
      </w:r>
    </w:p>
    <w:p w14:paraId="1629877D" w14:textId="77777777" w:rsidR="00841CDC" w:rsidRPr="00C85483" w:rsidRDefault="00841CDC">
      <w:r w:rsidRPr="00C85483">
        <w:t xml:space="preserve">Proof of execution proves to the </w:t>
      </w:r>
      <w:r w:rsidR="00620B40" w:rsidRPr="00C85483">
        <w:t>sending application</w:t>
      </w:r>
      <w:r w:rsidR="000C2F6B" w:rsidRPr="00C85483">
        <w:t xml:space="preserve"> </w:t>
      </w:r>
      <w:r w:rsidRPr="00C85483">
        <w:t xml:space="preserve">that the </w:t>
      </w:r>
      <w:r w:rsidR="00620B40" w:rsidRPr="00C85483">
        <w:t xml:space="preserve">receiving application </w:t>
      </w:r>
      <w:r w:rsidRPr="00C85483">
        <w:t xml:space="preserve">has performed an action that the </w:t>
      </w:r>
      <w:r w:rsidR="00620B40" w:rsidRPr="00C85483">
        <w:t>sending application</w:t>
      </w:r>
      <w:r w:rsidR="000C2F6B" w:rsidRPr="00C85483">
        <w:t xml:space="preserve"> </w:t>
      </w:r>
      <w:r w:rsidRPr="00C85483">
        <w:t xml:space="preserve">initiated. Proof of execution is not applicable at the </w:t>
      </w:r>
      <w:r w:rsidR="00312593" w:rsidRPr="00C85483">
        <w:t>t</w:t>
      </w:r>
      <w:r w:rsidRPr="00C85483">
        <w:t xml:space="preserve">ransport </w:t>
      </w:r>
      <w:r w:rsidR="00312593" w:rsidRPr="00C85483">
        <w:t>l</w:t>
      </w:r>
      <w:r w:rsidRPr="00C85483">
        <w:t>ayer.</w:t>
      </w:r>
    </w:p>
    <w:p w14:paraId="523F814E" w14:textId="77777777" w:rsidR="00841CDC" w:rsidRPr="00C85483" w:rsidRDefault="00841CDC" w:rsidP="000B7DEF">
      <w:pPr>
        <w:pStyle w:val="Heading3"/>
      </w:pPr>
      <w:bookmarkStart w:id="42" w:name="_Toc42673648"/>
      <w:r w:rsidRPr="00C85483">
        <w:t>5.</w:t>
      </w:r>
      <w:r w:rsidR="00FD0932" w:rsidRPr="00C85483">
        <w:t>5</w:t>
      </w:r>
      <w:r w:rsidRPr="00C85483">
        <w:t>.2</w:t>
      </w:r>
      <w:r w:rsidRPr="00C85483">
        <w:tab/>
        <w:t>Purpose</w:t>
      </w:r>
      <w:bookmarkEnd w:id="42"/>
    </w:p>
    <w:p w14:paraId="69505E55" w14:textId="77777777" w:rsidR="00841CDC" w:rsidRPr="00C85483" w:rsidRDefault="00841CDC">
      <w:r w:rsidRPr="00C85483">
        <w:t xml:space="preserve">The purpose of proof of receipt is to prove delivery of a </w:t>
      </w:r>
      <w:r w:rsidR="00620B40" w:rsidRPr="00C85483">
        <w:t>secured packet</w:t>
      </w:r>
      <w:r w:rsidRPr="00C85483">
        <w:t xml:space="preserve"> to the </w:t>
      </w:r>
      <w:r w:rsidR="00620B40" w:rsidRPr="00C85483">
        <w:t>receiving entity</w:t>
      </w:r>
      <w:r w:rsidRPr="00C85483">
        <w:t xml:space="preserve"> in an unambiguous way. This allows detection of non</w:t>
      </w:r>
      <w:r w:rsidR="00F4020E" w:rsidRPr="00C85483">
        <w:noBreakHyphen/>
      </w:r>
      <w:r w:rsidRPr="00C85483">
        <w:t>delivery due to network error, message corruption, validation failure</w:t>
      </w:r>
      <w:r w:rsidR="00880E6B" w:rsidRPr="00C85483">
        <w:t>,</w:t>
      </w:r>
      <w:r w:rsidRPr="00C85483">
        <w:t xml:space="preserve"> etc. to be indicated to the </w:t>
      </w:r>
      <w:r w:rsidR="00620B40" w:rsidRPr="00C85483">
        <w:t>sending entity</w:t>
      </w:r>
      <w:r w:rsidRPr="00C85483">
        <w:t xml:space="preserve"> using a </w:t>
      </w:r>
      <w:r w:rsidR="00312593" w:rsidRPr="00C85483">
        <w:t>s</w:t>
      </w:r>
      <w:r w:rsidRPr="00C85483">
        <w:t xml:space="preserve">tatus </w:t>
      </w:r>
      <w:r w:rsidR="00312593" w:rsidRPr="00C85483">
        <w:t>c</w:t>
      </w:r>
      <w:r w:rsidRPr="00C85483">
        <w:t>ode in the proof of receipt response.</w:t>
      </w:r>
    </w:p>
    <w:p w14:paraId="4B3FCA48" w14:textId="77777777" w:rsidR="00841CDC" w:rsidRPr="00C85483" w:rsidRDefault="00841CDC" w:rsidP="000B7DEF">
      <w:pPr>
        <w:pStyle w:val="Heading3"/>
      </w:pPr>
      <w:bookmarkStart w:id="43" w:name="_Toc42673649"/>
      <w:r w:rsidRPr="00C85483">
        <w:lastRenderedPageBreak/>
        <w:t>5.</w:t>
      </w:r>
      <w:r w:rsidR="00FD0932" w:rsidRPr="00C85483">
        <w:t>5</w:t>
      </w:r>
      <w:r w:rsidRPr="00C85483">
        <w:t>.3</w:t>
      </w:r>
      <w:r w:rsidRPr="00C85483">
        <w:tab/>
        <w:t>Functional requirements</w:t>
      </w:r>
      <w:bookmarkEnd w:id="43"/>
    </w:p>
    <w:p w14:paraId="693FF91B" w14:textId="77777777" w:rsidR="00841CDC" w:rsidRPr="00C85483" w:rsidRDefault="00841CDC">
      <w:r w:rsidRPr="00C85483">
        <w:t xml:space="preserve">Proof of receipt </w:t>
      </w:r>
      <w:r w:rsidR="00FD0932" w:rsidRPr="00C85483">
        <w:t xml:space="preserve">shall </w:t>
      </w:r>
      <w:r w:rsidRPr="00C85483">
        <w:t xml:space="preserve">be requested by the </w:t>
      </w:r>
      <w:r w:rsidR="00620B40" w:rsidRPr="00C85483">
        <w:t>sending entity</w:t>
      </w:r>
      <w:r w:rsidRPr="00C85483">
        <w:t xml:space="preserve">. Proof of receipt is returned from the </w:t>
      </w:r>
      <w:r w:rsidR="00620B40" w:rsidRPr="00C85483">
        <w:t>receiving entity</w:t>
      </w:r>
      <w:r w:rsidRPr="00C85483">
        <w:t xml:space="preserve"> in an acknowledgement to a </w:t>
      </w:r>
      <w:r w:rsidR="00620B40" w:rsidRPr="00C85483">
        <w:t>secured packet</w:t>
      </w:r>
      <w:r w:rsidRPr="00C85483">
        <w:t xml:space="preserve"> transmitted by the </w:t>
      </w:r>
      <w:r w:rsidR="00620B40" w:rsidRPr="00C85483">
        <w:t>sending entity</w:t>
      </w:r>
      <w:r w:rsidRPr="00C85483">
        <w:t xml:space="preserve">. The acknowledgement shall take the form of a </w:t>
      </w:r>
      <w:r w:rsidR="00312593" w:rsidRPr="00C85483">
        <w:t>s</w:t>
      </w:r>
      <w:r w:rsidRPr="00C85483">
        <w:t xml:space="preserve">tatus </w:t>
      </w:r>
      <w:r w:rsidR="00312593" w:rsidRPr="00C85483">
        <w:t>c</w:t>
      </w:r>
      <w:r w:rsidRPr="00C85483">
        <w:t xml:space="preserve">ode in a response message, which may be secured by either a </w:t>
      </w:r>
      <w:r w:rsidR="00312593" w:rsidRPr="00C85483">
        <w:t>c</w:t>
      </w:r>
      <w:r w:rsidRPr="00C85483">
        <w:t xml:space="preserve">ryptographic </w:t>
      </w:r>
      <w:r w:rsidR="00312593" w:rsidRPr="00C85483">
        <w:t>c</w:t>
      </w:r>
      <w:r w:rsidRPr="00C85483">
        <w:t xml:space="preserve">hecksum or </w:t>
      </w:r>
      <w:r w:rsidR="00312593" w:rsidRPr="00C85483">
        <w:t>d</w:t>
      </w:r>
      <w:r w:rsidRPr="00C85483">
        <w:t xml:space="preserve">igital </w:t>
      </w:r>
      <w:r w:rsidR="00312593" w:rsidRPr="00C85483">
        <w:t>s</w:t>
      </w:r>
      <w:r w:rsidRPr="00C85483">
        <w:t>ignature.</w:t>
      </w:r>
    </w:p>
    <w:p w14:paraId="56446F8D" w14:textId="58ACF67C" w:rsidR="00841CDC" w:rsidRPr="00C85483" w:rsidRDefault="00841CDC">
      <w:r w:rsidRPr="00C85483">
        <w:t xml:space="preserve">The </w:t>
      </w:r>
      <w:r w:rsidR="00620B40" w:rsidRPr="00C85483">
        <w:t>sending entity</w:t>
      </w:r>
      <w:r w:rsidRPr="00C85483">
        <w:t xml:space="preserve"> shall send an indication of proof of receipt to the </w:t>
      </w:r>
      <w:r w:rsidR="00620B40" w:rsidRPr="00C85483">
        <w:t>sending application</w:t>
      </w:r>
      <w:r w:rsidR="000C2F6B" w:rsidRPr="00C85483">
        <w:t xml:space="preserve"> </w:t>
      </w:r>
      <w:r w:rsidRPr="00C85483">
        <w:t xml:space="preserve">upon successful delivery of the </w:t>
      </w:r>
      <w:r w:rsidR="00620B40" w:rsidRPr="00C85483">
        <w:t>application message</w:t>
      </w:r>
      <w:r w:rsidRPr="00C85483">
        <w:t xml:space="preserve">, or indicate the reason for failure upon unsuccessful delivery of the </w:t>
      </w:r>
      <w:r w:rsidR="00620B40" w:rsidRPr="00C85483">
        <w:t>application message</w:t>
      </w:r>
      <w:r w:rsidRPr="00C85483">
        <w:t xml:space="preserve">. The behaviour at the </w:t>
      </w:r>
      <w:r w:rsidR="00620B40" w:rsidRPr="00C85483">
        <w:t>receiving entity</w:t>
      </w:r>
      <w:r w:rsidRPr="00C85483">
        <w:t xml:space="preserve"> is elaborated in </w:t>
      </w:r>
      <w:r w:rsidR="000A1658" w:rsidRPr="00DB308E">
        <w:t>ETSI TS 102 225</w:t>
      </w:r>
      <w:r w:rsidRPr="00DB308E">
        <w:t xml:space="preserve"> [</w:t>
      </w:r>
      <w:r w:rsidRPr="00DB308E">
        <w:fldChar w:fldCharType="begin"/>
      </w:r>
      <w:r w:rsidR="000A1658" w:rsidRPr="00DB308E">
        <w:instrText xml:space="preserve">REF REF_TS102225 \* MERGEFORMAT  \h </w:instrText>
      </w:r>
      <w:r w:rsidRPr="00DB308E">
        <w:fldChar w:fldCharType="separate"/>
      </w:r>
      <w:r w:rsidR="00D074BE" w:rsidRPr="00DB308E">
        <w:t>1</w:t>
      </w:r>
      <w:r w:rsidRPr="00DB308E">
        <w:fldChar w:fldCharType="end"/>
      </w:r>
      <w:r w:rsidRPr="00DB308E">
        <w:t>]</w:t>
      </w:r>
      <w:r w:rsidRPr="00C85483">
        <w:t>.</w:t>
      </w:r>
    </w:p>
    <w:p w14:paraId="1A785FE6" w14:textId="77777777" w:rsidR="00841CDC" w:rsidRPr="00C85483" w:rsidRDefault="00841CDC">
      <w:r w:rsidRPr="00C85483">
        <w:t xml:space="preserve">The Sending and </w:t>
      </w:r>
      <w:r w:rsidR="00620B40" w:rsidRPr="00C85483">
        <w:t>receiving entity</w:t>
      </w:r>
      <w:r w:rsidRPr="00C85483">
        <w:t xml:space="preserve"> shall be uniquely defined and addressed.</w:t>
      </w:r>
    </w:p>
    <w:p w14:paraId="1703AEB5" w14:textId="1688A297" w:rsidR="00841CDC" w:rsidRPr="00C85483" w:rsidRDefault="00841CDC">
      <w:r w:rsidRPr="00C85483">
        <w:t>The proof of receipt may be carried in a bearer dependant manner for optim</w:t>
      </w:r>
      <w:r w:rsidR="000C2F6B" w:rsidRPr="00C85483">
        <w:t>iza</w:t>
      </w:r>
      <w:r w:rsidRPr="00C85483">
        <w:t>tion purposes, e.g. in the case of SMS transport, proof of receipt may be carried in the short message acknowledgement as defined in</w:t>
      </w:r>
      <w:r w:rsidR="000C2F6B" w:rsidRPr="00C85483">
        <w:t xml:space="preserve"> </w:t>
      </w:r>
      <w:r w:rsidR="000A1658" w:rsidRPr="00DB308E">
        <w:t>ETSI</w:t>
      </w:r>
      <w:r w:rsidR="00234B00" w:rsidRPr="00DB308E">
        <w:t xml:space="preserve"> TS 131 </w:t>
      </w:r>
      <w:r w:rsidR="000A1658" w:rsidRPr="00DB308E">
        <w:t>111</w:t>
      </w:r>
      <w:r w:rsidR="00234B00" w:rsidRPr="00DB308E">
        <w:t> </w:t>
      </w:r>
      <w:r w:rsidRPr="00DB308E">
        <w:t>[</w:t>
      </w:r>
      <w:r w:rsidRPr="00595913">
        <w:rPr>
          <w:color w:val="0000FF"/>
        </w:rPr>
        <w:fldChar w:fldCharType="begin"/>
      </w:r>
      <w:r w:rsidR="000A1658" w:rsidRPr="00595913">
        <w:rPr>
          <w:color w:val="0000FF"/>
        </w:rPr>
        <w:instrText xml:space="preserve">REF REF_TS131111 \h </w:instrText>
      </w:r>
      <w:r w:rsidRPr="00595913">
        <w:rPr>
          <w:color w:val="0000FF"/>
        </w:rPr>
      </w:r>
      <w:r w:rsidRPr="00595913">
        <w:rPr>
          <w:color w:val="0000FF"/>
        </w:rPr>
        <w:fldChar w:fldCharType="separate"/>
      </w:r>
      <w:r w:rsidR="00D074BE">
        <w:rPr>
          <w:noProof/>
        </w:rPr>
        <w:t>2</w:t>
      </w:r>
      <w:r w:rsidRPr="00595913">
        <w:rPr>
          <w:color w:val="0000FF"/>
        </w:rPr>
        <w:fldChar w:fldCharType="end"/>
      </w:r>
      <w:r w:rsidRPr="00DB308E">
        <w:t>]</w:t>
      </w:r>
      <w:r w:rsidRPr="00C85483">
        <w:t xml:space="preserve"> (SMS data download mechanism).</w:t>
      </w:r>
    </w:p>
    <w:p w14:paraId="0352196B" w14:textId="77777777" w:rsidR="00841CDC" w:rsidRPr="00C85483" w:rsidRDefault="00841CDC" w:rsidP="000B7DEF">
      <w:pPr>
        <w:pStyle w:val="Heading2"/>
      </w:pPr>
      <w:bookmarkStart w:id="44" w:name="_Toc42673650"/>
      <w:r w:rsidRPr="00C85483">
        <w:t>5.</w:t>
      </w:r>
      <w:r w:rsidR="00FD0932" w:rsidRPr="00C85483">
        <w:t>6</w:t>
      </w:r>
      <w:r w:rsidRPr="00C85483">
        <w:tab/>
        <w:t>Message confidentiality</w:t>
      </w:r>
      <w:bookmarkEnd w:id="44"/>
    </w:p>
    <w:p w14:paraId="7FA5D22B" w14:textId="77777777" w:rsidR="00841CDC" w:rsidRPr="00C85483" w:rsidRDefault="00841CDC" w:rsidP="000B7DEF">
      <w:pPr>
        <w:pStyle w:val="Heading3"/>
      </w:pPr>
      <w:bookmarkStart w:id="45" w:name="_Toc42673651"/>
      <w:r w:rsidRPr="00C85483">
        <w:t>5.</w:t>
      </w:r>
      <w:r w:rsidR="00FD0932" w:rsidRPr="00C85483">
        <w:t>6</w:t>
      </w:r>
      <w:r w:rsidRPr="00C85483">
        <w:t>.1</w:t>
      </w:r>
      <w:r w:rsidRPr="00C85483">
        <w:tab/>
        <w:t>Definition</w:t>
      </w:r>
      <w:bookmarkEnd w:id="45"/>
    </w:p>
    <w:p w14:paraId="177CB396" w14:textId="77777777" w:rsidR="00841CDC" w:rsidRPr="00C85483" w:rsidRDefault="00841CDC">
      <w:r w:rsidRPr="00C85483">
        <w:t>Message confidentiality ensures that the messages contents exchanged are not made available or disclosed to unauthor</w:t>
      </w:r>
      <w:r w:rsidR="000C2F6B" w:rsidRPr="00C85483">
        <w:t>ize</w:t>
      </w:r>
      <w:r w:rsidRPr="00C85483">
        <w:t>d individuals, entities, or processes.</w:t>
      </w:r>
    </w:p>
    <w:p w14:paraId="2602448E" w14:textId="77777777" w:rsidR="00841CDC" w:rsidRPr="00C85483" w:rsidRDefault="00841CDC" w:rsidP="000B7DEF">
      <w:pPr>
        <w:pStyle w:val="Heading3"/>
      </w:pPr>
      <w:bookmarkStart w:id="46" w:name="_Toc42673652"/>
      <w:r w:rsidRPr="00C85483">
        <w:t>5.</w:t>
      </w:r>
      <w:r w:rsidR="00FD0932" w:rsidRPr="00C85483">
        <w:t>6</w:t>
      </w:r>
      <w:r w:rsidRPr="00C85483">
        <w:t>.2</w:t>
      </w:r>
      <w:r w:rsidRPr="00C85483">
        <w:tab/>
        <w:t>Purpose</w:t>
      </w:r>
      <w:bookmarkEnd w:id="46"/>
    </w:p>
    <w:p w14:paraId="400CC4DE" w14:textId="77777777" w:rsidR="00841CDC" w:rsidRPr="00C85483" w:rsidRDefault="00841CDC">
      <w:r w:rsidRPr="00C85483">
        <w:t xml:space="preserve">This security function prevents any external party from extracting any useable information from </w:t>
      </w:r>
      <w:r w:rsidR="00620B40" w:rsidRPr="00C85483">
        <w:t>secured packet</w:t>
      </w:r>
      <w:r w:rsidRPr="00C85483">
        <w:t>s.</w:t>
      </w:r>
    </w:p>
    <w:p w14:paraId="44E944DA" w14:textId="77777777" w:rsidR="00841CDC" w:rsidRPr="00C85483" w:rsidRDefault="00841CDC" w:rsidP="000B7DEF">
      <w:pPr>
        <w:pStyle w:val="Heading3"/>
      </w:pPr>
      <w:bookmarkStart w:id="47" w:name="_Toc42673653"/>
      <w:r w:rsidRPr="00C85483">
        <w:t>5.</w:t>
      </w:r>
      <w:r w:rsidR="00FD0932" w:rsidRPr="00C85483">
        <w:t>6</w:t>
      </w:r>
      <w:r w:rsidRPr="00C85483">
        <w:t>.3</w:t>
      </w:r>
      <w:r w:rsidRPr="00C85483">
        <w:tab/>
        <w:t>Functional requirements</w:t>
      </w:r>
      <w:bookmarkEnd w:id="47"/>
    </w:p>
    <w:p w14:paraId="44032E9F" w14:textId="77777777" w:rsidR="00841CDC" w:rsidRPr="00C85483" w:rsidRDefault="00841CDC">
      <w:r w:rsidRPr="00C85483">
        <w:t>Message confidentiality is achieved by encrypting the message. In order for the recipient to use the content of the message it has to be decrypted.</w:t>
      </w:r>
    </w:p>
    <w:p w14:paraId="492051EB" w14:textId="77777777" w:rsidR="00841CDC" w:rsidRPr="00C85483" w:rsidRDefault="00841CDC">
      <w:r w:rsidRPr="00C85483">
        <w:t>Some of the security parameters that make up the Security Header (</w:t>
      </w:r>
      <w:r w:rsidR="00204D53" w:rsidRPr="00C85483">
        <w:t>d</w:t>
      </w:r>
      <w:r w:rsidRPr="00C85483">
        <w:t xml:space="preserve">igital </w:t>
      </w:r>
      <w:r w:rsidR="00204D53" w:rsidRPr="00C85483">
        <w:t>s</w:t>
      </w:r>
      <w:r w:rsidRPr="00C85483">
        <w:t xml:space="preserve">ignatures, </w:t>
      </w:r>
      <w:r w:rsidR="00204D53" w:rsidRPr="00C85483">
        <w:t>c</w:t>
      </w:r>
      <w:r w:rsidRPr="00C85483">
        <w:t>ounters and other security parameters) may be encrypted.</w:t>
      </w:r>
    </w:p>
    <w:p w14:paraId="77F37B23" w14:textId="5021A1C5" w:rsidR="00841CDC" w:rsidRPr="00C85483" w:rsidRDefault="00841CDC">
      <w:pPr>
        <w:pStyle w:val="NO"/>
      </w:pPr>
      <w:r w:rsidRPr="00C85483">
        <w:t>NOTE:</w:t>
      </w:r>
      <w:r w:rsidRPr="00C85483">
        <w:tab/>
        <w:t xml:space="preserve">There may be legal constraints for the implementation of message confidentiality mechanisms entirely resident on the UICC, see </w:t>
      </w:r>
      <w:r w:rsidR="000A1658" w:rsidRPr="00DB308E">
        <w:t>ETSI ETR 330</w:t>
      </w:r>
      <w:r w:rsidR="002F11AB" w:rsidRPr="00DB308E">
        <w:t xml:space="preserve"> [</w:t>
      </w:r>
      <w:r w:rsidR="002F11AB" w:rsidRPr="00595913">
        <w:rPr>
          <w:color w:val="0000FF"/>
        </w:rPr>
        <w:fldChar w:fldCharType="begin"/>
      </w:r>
      <w:r w:rsidR="002F11AB" w:rsidRPr="00595913">
        <w:rPr>
          <w:color w:val="0000FF"/>
        </w:rPr>
        <w:instrText xml:space="preserve">REF REF_ETR330 \h </w:instrText>
      </w:r>
      <w:r w:rsidR="002F11AB" w:rsidRPr="00595913">
        <w:rPr>
          <w:color w:val="0000FF"/>
        </w:rPr>
      </w:r>
      <w:r w:rsidR="002F11AB" w:rsidRPr="00595913">
        <w:rPr>
          <w:color w:val="0000FF"/>
        </w:rPr>
        <w:fldChar w:fldCharType="separate"/>
      </w:r>
      <w:r w:rsidR="00D074BE">
        <w:t>i.</w:t>
      </w:r>
      <w:r w:rsidR="00D074BE">
        <w:rPr>
          <w:noProof/>
        </w:rPr>
        <w:t>1</w:t>
      </w:r>
      <w:r w:rsidR="002F11AB" w:rsidRPr="00595913">
        <w:rPr>
          <w:color w:val="0000FF"/>
        </w:rPr>
        <w:fldChar w:fldCharType="end"/>
      </w:r>
      <w:r w:rsidR="002F11AB" w:rsidRPr="00DB308E">
        <w:t>]</w:t>
      </w:r>
      <w:r w:rsidRPr="00C85483">
        <w:t>.</w:t>
      </w:r>
    </w:p>
    <w:p w14:paraId="52C7D497" w14:textId="77777777" w:rsidR="00841CDC" w:rsidRPr="00C85483" w:rsidRDefault="00841CDC" w:rsidP="000B7DEF">
      <w:pPr>
        <w:pStyle w:val="Heading2"/>
      </w:pPr>
      <w:bookmarkStart w:id="48" w:name="_Toc42673654"/>
      <w:r w:rsidRPr="00C85483">
        <w:t>5.</w:t>
      </w:r>
      <w:r w:rsidR="00FD0932" w:rsidRPr="00C85483">
        <w:t>7</w:t>
      </w:r>
      <w:r w:rsidRPr="00C85483">
        <w:tab/>
        <w:t>Security management</w:t>
      </w:r>
      <w:bookmarkEnd w:id="48"/>
    </w:p>
    <w:p w14:paraId="57338DD4" w14:textId="77777777" w:rsidR="00841CDC" w:rsidRPr="00C85483" w:rsidRDefault="00841CDC">
      <w:r w:rsidRPr="00C85483">
        <w:t xml:space="preserve">The security mechanism applied to the </w:t>
      </w:r>
      <w:r w:rsidR="00620B40" w:rsidRPr="00C85483">
        <w:t>secured packet</w:t>
      </w:r>
      <w:r w:rsidRPr="00C85483">
        <w:t xml:space="preserve"> shall be indicated in the </w:t>
      </w:r>
      <w:r w:rsidR="00F7125C" w:rsidRPr="00C85483">
        <w:t>s</w:t>
      </w:r>
      <w:r w:rsidRPr="00C85483">
        <w:t xml:space="preserve">ecurity </w:t>
      </w:r>
      <w:r w:rsidR="00F7125C" w:rsidRPr="00C85483">
        <w:t>h</w:t>
      </w:r>
      <w:r w:rsidRPr="00C85483">
        <w:t>eader, and this indication may be integrity protected to prevent it from malicious alteration.</w:t>
      </w:r>
    </w:p>
    <w:p w14:paraId="6FD4EA36" w14:textId="77777777" w:rsidR="00841CDC" w:rsidRPr="00C85483" w:rsidRDefault="00841CDC">
      <w:r w:rsidRPr="00C85483">
        <w:t xml:space="preserve">Security parameters (e.g. counters, keys) at the </w:t>
      </w:r>
      <w:r w:rsidR="00F7125C" w:rsidRPr="00C85483">
        <w:t>r</w:t>
      </w:r>
      <w:r w:rsidRPr="00C85483">
        <w:t xml:space="preserve">eceiving and </w:t>
      </w:r>
      <w:r w:rsidR="00620B40" w:rsidRPr="00C85483">
        <w:t>sending entity</w:t>
      </w:r>
      <w:r w:rsidRPr="00C85483">
        <w:t xml:space="preserve"> shall be stored in a secure manner such that no unauthor</w:t>
      </w:r>
      <w:r w:rsidR="000C2F6B" w:rsidRPr="00C85483">
        <w:t>ize</w:t>
      </w:r>
      <w:r w:rsidRPr="00C85483">
        <w:t>d parties or applications can read, modify or use these parameters.</w:t>
      </w:r>
    </w:p>
    <w:p w14:paraId="5629FE8B" w14:textId="77777777" w:rsidR="00841CDC" w:rsidRPr="00C85483" w:rsidRDefault="00841CDC">
      <w:r w:rsidRPr="00C85483">
        <w:t>Pr</w:t>
      </w:r>
      <w:r w:rsidR="00957538" w:rsidRPr="00C85483">
        <w:t>ocedures for key management (e.</w:t>
      </w:r>
      <w:r w:rsidRPr="00C85483">
        <w:t>g. key update) should be foreseen for transport level.</w:t>
      </w:r>
    </w:p>
    <w:p w14:paraId="24170E1D" w14:textId="77777777" w:rsidR="00CA6CA2" w:rsidRPr="00C85483" w:rsidRDefault="00CA6CA2" w:rsidP="000B7DEF">
      <w:pPr>
        <w:pStyle w:val="Heading2"/>
      </w:pPr>
      <w:bookmarkStart w:id="49" w:name="_Toc42673655"/>
      <w:r w:rsidRPr="00C85483">
        <w:t>5.</w:t>
      </w:r>
      <w:r w:rsidR="00FD0932" w:rsidRPr="00C85483">
        <w:t>8</w:t>
      </w:r>
      <w:r w:rsidRPr="00C85483">
        <w:tab/>
        <w:t>User Notification</w:t>
      </w:r>
      <w:bookmarkEnd w:id="49"/>
    </w:p>
    <w:p w14:paraId="23852C6E" w14:textId="77777777" w:rsidR="00CA6CA2" w:rsidRPr="00C85483" w:rsidRDefault="00CA6CA2" w:rsidP="000B7DEF">
      <w:pPr>
        <w:pStyle w:val="Heading3"/>
      </w:pPr>
      <w:bookmarkStart w:id="50" w:name="_Toc42673656"/>
      <w:r w:rsidRPr="00C85483">
        <w:t>5.</w:t>
      </w:r>
      <w:r w:rsidR="00FD0932" w:rsidRPr="00C85483">
        <w:t>8</w:t>
      </w:r>
      <w:r w:rsidRPr="00C85483">
        <w:t>.1</w:t>
      </w:r>
      <w:r w:rsidRPr="00C85483">
        <w:tab/>
        <w:t>Definition</w:t>
      </w:r>
      <w:bookmarkEnd w:id="50"/>
    </w:p>
    <w:p w14:paraId="47062CC9" w14:textId="77777777" w:rsidR="00CA6CA2" w:rsidRPr="00C85483" w:rsidRDefault="00CA6CA2" w:rsidP="00CA6CA2">
      <w:r w:rsidRPr="00C85483">
        <w:t>User notification notifies the user that the processing of application data has succeeded or failed (e.g. the UICC is transferring a success or error message to be displayed by the mobile).</w:t>
      </w:r>
    </w:p>
    <w:p w14:paraId="52F0F708" w14:textId="77777777" w:rsidR="00CA6CA2" w:rsidRPr="00C85483" w:rsidRDefault="00CA6CA2" w:rsidP="000B7DEF">
      <w:pPr>
        <w:pStyle w:val="Heading3"/>
      </w:pPr>
      <w:bookmarkStart w:id="51" w:name="_Toc42673657"/>
      <w:r w:rsidRPr="00C85483">
        <w:lastRenderedPageBreak/>
        <w:t>5.</w:t>
      </w:r>
      <w:r w:rsidR="00FD0932" w:rsidRPr="00C85483">
        <w:t>8</w:t>
      </w:r>
      <w:r w:rsidRPr="00C85483">
        <w:t>.2</w:t>
      </w:r>
      <w:r w:rsidRPr="00C85483">
        <w:tab/>
        <w:t>Purpose</w:t>
      </w:r>
      <w:bookmarkEnd w:id="51"/>
    </w:p>
    <w:p w14:paraId="0141C9D9" w14:textId="77777777" w:rsidR="00CA6CA2" w:rsidRPr="00C85483" w:rsidRDefault="00CA6CA2" w:rsidP="00CA6CA2">
      <w:r w:rsidRPr="00C85483">
        <w:t>The user notification is a way to inform the user that some application data were processed, successfully or not.</w:t>
      </w:r>
    </w:p>
    <w:p w14:paraId="53E93870" w14:textId="77777777" w:rsidR="00CA6CA2" w:rsidRPr="00C85483" w:rsidRDefault="00CA6CA2" w:rsidP="005A2AEA">
      <w:pPr>
        <w:pStyle w:val="Heading3"/>
      </w:pPr>
      <w:bookmarkStart w:id="52" w:name="_Toc42673658"/>
      <w:r w:rsidRPr="00C85483">
        <w:t>5.</w:t>
      </w:r>
      <w:r w:rsidR="00FD0932" w:rsidRPr="00C85483">
        <w:t>8</w:t>
      </w:r>
      <w:r w:rsidRPr="00C85483">
        <w:t>.3</w:t>
      </w:r>
      <w:r w:rsidRPr="00C85483">
        <w:tab/>
        <w:t>Functional requirements</w:t>
      </w:r>
      <w:bookmarkEnd w:id="52"/>
    </w:p>
    <w:p w14:paraId="3526F9C8" w14:textId="77777777" w:rsidR="00CA6CA2" w:rsidRPr="00C85483" w:rsidRDefault="00CA6CA2" w:rsidP="005A2AEA">
      <w:pPr>
        <w:keepNext/>
      </w:pPr>
      <w:r w:rsidRPr="00C85483">
        <w:t xml:space="preserve">User notification is requested by the sending application. </w:t>
      </w:r>
    </w:p>
    <w:p w14:paraId="33492B79" w14:textId="77777777" w:rsidR="00CA6CA2" w:rsidRPr="00C85483" w:rsidRDefault="00CA6CA2" w:rsidP="005A2AEA">
      <w:pPr>
        <w:keepNext/>
      </w:pPr>
      <w:r w:rsidRPr="00C85483">
        <w:t xml:space="preserve">If requested, after the processing of application data, a user notification shall be available e.g. the display of a string on the mobile at the end of the processing. In this case, the user shall be notified that the processing was successful or failed, depending on the execution result. </w:t>
      </w:r>
    </w:p>
    <w:p w14:paraId="1915952E" w14:textId="77777777" w:rsidR="00CA6CA2" w:rsidRPr="00C85483" w:rsidRDefault="00CA6CA2" w:rsidP="005A2AEA">
      <w:pPr>
        <w:keepNext/>
      </w:pPr>
      <w:r w:rsidRPr="00C85483">
        <w:t>The notification text, if any, should be either included in the script or pre-stored in the UICC.</w:t>
      </w:r>
    </w:p>
    <w:p w14:paraId="6C08BF7A" w14:textId="77777777" w:rsidR="00CA6CA2" w:rsidRPr="00C85483" w:rsidRDefault="00CA6CA2" w:rsidP="005A2AEA">
      <w:pPr>
        <w:keepNext/>
      </w:pPr>
      <w:r w:rsidRPr="00C85483">
        <w:t xml:space="preserve">Optionally, there may be a mechanism to notify the user before or during the processing of application data. </w:t>
      </w:r>
    </w:p>
    <w:p w14:paraId="26A6AD3F" w14:textId="77777777" w:rsidR="00841CDC" w:rsidRPr="00C85483" w:rsidRDefault="00841CDC" w:rsidP="000B7DEF">
      <w:pPr>
        <w:pStyle w:val="Heading1"/>
      </w:pPr>
      <w:bookmarkStart w:id="53" w:name="_Toc42673659"/>
      <w:r w:rsidRPr="00C85483">
        <w:t>6</w:t>
      </w:r>
      <w:r w:rsidRPr="00C85483">
        <w:tab/>
        <w:t>Normal procedures</w:t>
      </w:r>
      <w:bookmarkEnd w:id="53"/>
    </w:p>
    <w:p w14:paraId="63512286" w14:textId="77777777" w:rsidR="00841CDC" w:rsidRPr="00C85483" w:rsidRDefault="00841CDC" w:rsidP="000B7DEF">
      <w:pPr>
        <w:pStyle w:val="Heading2"/>
      </w:pPr>
      <w:bookmarkStart w:id="54" w:name="_Toc42673660"/>
      <w:r w:rsidRPr="00C85483">
        <w:t>6.1</w:t>
      </w:r>
      <w:r w:rsidRPr="00C85483">
        <w:tab/>
        <w:t>Security mechanisms</w:t>
      </w:r>
      <w:bookmarkEnd w:id="54"/>
    </w:p>
    <w:p w14:paraId="3AA66A50" w14:textId="77777777" w:rsidR="00FD0932" w:rsidRPr="00C85483" w:rsidRDefault="00FD0932" w:rsidP="004D073B">
      <w:pPr>
        <w:pStyle w:val="Heading3"/>
      </w:pPr>
      <w:bookmarkStart w:id="55" w:name="_Toc42673661"/>
      <w:r w:rsidRPr="00C85483">
        <w:t>6.1.1</w:t>
      </w:r>
      <w:r w:rsidRPr="00C85483">
        <w:tab/>
        <w:t>Introduction</w:t>
      </w:r>
      <w:bookmarkEnd w:id="55"/>
    </w:p>
    <w:p w14:paraId="1D494DAA" w14:textId="77777777" w:rsidR="00841CDC" w:rsidRPr="00C85483" w:rsidRDefault="00841CDC">
      <w:r w:rsidRPr="00C85483">
        <w:t xml:space="preserve">From the security requirements described in clause 5, the following clauses define security mechanisms on the </w:t>
      </w:r>
      <w:r w:rsidR="00F7125C" w:rsidRPr="00C85483">
        <w:t>t</w:t>
      </w:r>
      <w:r w:rsidRPr="00C85483">
        <w:t xml:space="preserve">ransport </w:t>
      </w:r>
      <w:r w:rsidR="00F7125C" w:rsidRPr="00C85483">
        <w:t>l</w:t>
      </w:r>
      <w:r w:rsidRPr="00C85483">
        <w:t>ayer. Some of the security mechanisms fulfil more than one security requirement.</w:t>
      </w:r>
    </w:p>
    <w:p w14:paraId="20353AFE" w14:textId="77777777" w:rsidR="00841CDC" w:rsidRPr="00C85483" w:rsidRDefault="00841CDC" w:rsidP="000B7DEF">
      <w:pPr>
        <w:pStyle w:val="Heading3"/>
      </w:pPr>
      <w:bookmarkStart w:id="56" w:name="_Toc42673662"/>
      <w:r w:rsidRPr="00C85483">
        <w:t>6.1.</w:t>
      </w:r>
      <w:r w:rsidR="00FD0932" w:rsidRPr="00C85483">
        <w:t>2</w:t>
      </w:r>
      <w:r w:rsidRPr="00C85483">
        <w:tab/>
        <w:t>Authentication mechanisms</w:t>
      </w:r>
      <w:bookmarkEnd w:id="56"/>
    </w:p>
    <w:p w14:paraId="3524D9A5" w14:textId="77777777" w:rsidR="00841CDC" w:rsidRPr="00C85483" w:rsidRDefault="00841CDC">
      <w:r w:rsidRPr="00C85483">
        <w:t>Mechanisms ensuring authentication are:</w:t>
      </w:r>
    </w:p>
    <w:p w14:paraId="61BE71B2" w14:textId="77777777" w:rsidR="00841CDC" w:rsidRPr="00C85483" w:rsidRDefault="00F4020E">
      <w:pPr>
        <w:pStyle w:val="B10"/>
      </w:pPr>
      <w:r w:rsidRPr="00C85483">
        <w:noBreakHyphen/>
      </w:r>
      <w:r w:rsidR="00841CDC" w:rsidRPr="00C85483">
        <w:tab/>
      </w:r>
      <w:r w:rsidR="00F7125C" w:rsidRPr="00C85483">
        <w:t>c</w:t>
      </w:r>
      <w:r w:rsidR="00841CDC" w:rsidRPr="00C85483">
        <w:t xml:space="preserve">ryptographic </w:t>
      </w:r>
      <w:r w:rsidR="00F7125C" w:rsidRPr="00C85483">
        <w:t>c</w:t>
      </w:r>
      <w:r w:rsidR="00841CDC" w:rsidRPr="00C85483">
        <w:t>hecksum (b1);</w:t>
      </w:r>
    </w:p>
    <w:p w14:paraId="621CA2F0" w14:textId="77777777" w:rsidR="00841CDC" w:rsidRPr="00C85483" w:rsidRDefault="00F4020E">
      <w:pPr>
        <w:pStyle w:val="B10"/>
      </w:pPr>
      <w:r w:rsidRPr="00C85483">
        <w:noBreakHyphen/>
      </w:r>
      <w:r w:rsidR="00841CDC" w:rsidRPr="00C85483">
        <w:tab/>
      </w:r>
      <w:r w:rsidR="00F7125C" w:rsidRPr="00C85483">
        <w:t>d</w:t>
      </w:r>
      <w:r w:rsidR="00841CDC" w:rsidRPr="00C85483">
        <w:t xml:space="preserve">igital </w:t>
      </w:r>
      <w:r w:rsidR="00F7125C" w:rsidRPr="00C85483">
        <w:t>s</w:t>
      </w:r>
      <w:r w:rsidR="00841CDC" w:rsidRPr="00C85483">
        <w:t>ignature (b2).</w:t>
      </w:r>
    </w:p>
    <w:p w14:paraId="7FA3B2E4" w14:textId="77777777" w:rsidR="00841CDC" w:rsidRPr="00C85483" w:rsidRDefault="00841CDC" w:rsidP="003D1321">
      <w:r w:rsidRPr="00C85483">
        <w:t xml:space="preserve">The </w:t>
      </w:r>
      <w:r w:rsidR="00F7125C" w:rsidRPr="00C85483">
        <w:t>c</w:t>
      </w:r>
      <w:r w:rsidRPr="00C85483">
        <w:t xml:space="preserve">ryptographic </w:t>
      </w:r>
      <w:r w:rsidR="00F7125C" w:rsidRPr="00C85483">
        <w:t>c</w:t>
      </w:r>
      <w:r w:rsidRPr="00C85483">
        <w:t>hecksum mechanism is suitable for authentication when the secret information is shared only by the communicating entities.</w:t>
      </w:r>
    </w:p>
    <w:p w14:paraId="4612CFA3" w14:textId="77777777" w:rsidR="00841CDC" w:rsidRPr="00C85483" w:rsidRDefault="00841CDC" w:rsidP="000B7DEF">
      <w:pPr>
        <w:pStyle w:val="Heading3"/>
      </w:pPr>
      <w:bookmarkStart w:id="57" w:name="_Toc42673663"/>
      <w:r w:rsidRPr="00C85483">
        <w:t>6.1.</w:t>
      </w:r>
      <w:r w:rsidR="00FD0932" w:rsidRPr="00C85483">
        <w:t>3</w:t>
      </w:r>
      <w:r w:rsidRPr="00C85483">
        <w:tab/>
        <w:t>Message integrity mechanisms</w:t>
      </w:r>
      <w:bookmarkEnd w:id="57"/>
    </w:p>
    <w:p w14:paraId="5AB46EF7" w14:textId="77777777" w:rsidR="00841CDC" w:rsidRPr="00C85483" w:rsidRDefault="00841CDC" w:rsidP="00330863">
      <w:pPr>
        <w:keepNext/>
        <w:keepLines/>
      </w:pPr>
      <w:r w:rsidRPr="00C85483">
        <w:t>Mechanisms ensuring message integrity are:</w:t>
      </w:r>
    </w:p>
    <w:p w14:paraId="5711CFE6" w14:textId="77777777" w:rsidR="00841CDC" w:rsidRPr="00C85483" w:rsidRDefault="00F4020E" w:rsidP="00330863">
      <w:pPr>
        <w:pStyle w:val="B10"/>
        <w:keepNext/>
        <w:keepLines/>
      </w:pPr>
      <w:r w:rsidRPr="00C85483">
        <w:noBreakHyphen/>
      </w:r>
      <w:r w:rsidR="00841CDC" w:rsidRPr="00C85483">
        <w:tab/>
        <w:t xml:space="preserve">Redundancy </w:t>
      </w:r>
      <w:r w:rsidR="00F7125C" w:rsidRPr="00C85483">
        <w:t>c</w:t>
      </w:r>
      <w:r w:rsidR="00A337A8" w:rsidRPr="00C85483">
        <w:t>heck.</w:t>
      </w:r>
    </w:p>
    <w:p w14:paraId="6161800C" w14:textId="77777777" w:rsidR="00841CDC" w:rsidRPr="00C85483" w:rsidRDefault="00F4020E">
      <w:pPr>
        <w:pStyle w:val="B10"/>
      </w:pPr>
      <w:r w:rsidRPr="00C85483">
        <w:noBreakHyphen/>
      </w:r>
      <w:r w:rsidR="00841CDC" w:rsidRPr="00C85483">
        <w:tab/>
        <w:t xml:space="preserve">Cryptographic </w:t>
      </w:r>
      <w:r w:rsidR="00F7125C" w:rsidRPr="00C85483">
        <w:t>c</w:t>
      </w:r>
      <w:r w:rsidR="00A337A8" w:rsidRPr="00C85483">
        <w:t>hecksum (b1).</w:t>
      </w:r>
    </w:p>
    <w:p w14:paraId="747A2FDC" w14:textId="77777777" w:rsidR="00841CDC" w:rsidRPr="00C85483" w:rsidRDefault="00F4020E">
      <w:pPr>
        <w:pStyle w:val="B10"/>
      </w:pPr>
      <w:r w:rsidRPr="00C85483">
        <w:noBreakHyphen/>
      </w:r>
      <w:r w:rsidR="00841CDC" w:rsidRPr="00C85483">
        <w:tab/>
        <w:t xml:space="preserve">Digital </w:t>
      </w:r>
      <w:r w:rsidR="00F7125C" w:rsidRPr="00C85483">
        <w:t>s</w:t>
      </w:r>
      <w:r w:rsidR="00841CDC" w:rsidRPr="00C85483">
        <w:t>ignature (b2).</w:t>
      </w:r>
    </w:p>
    <w:p w14:paraId="0E8B1385" w14:textId="77777777" w:rsidR="00841CDC" w:rsidRPr="00C85483" w:rsidRDefault="00841CDC">
      <w:r w:rsidRPr="00C85483">
        <w:t xml:space="preserve">The </w:t>
      </w:r>
      <w:r w:rsidR="000C2F6B" w:rsidRPr="00C85483">
        <w:t>r</w:t>
      </w:r>
      <w:r w:rsidRPr="00C85483">
        <w:t xml:space="preserve">edundancy </w:t>
      </w:r>
      <w:r w:rsidR="000C2F6B" w:rsidRPr="00C85483">
        <w:t>c</w:t>
      </w:r>
      <w:r w:rsidRPr="00C85483">
        <w:t>heck mechanism on it</w:t>
      </w:r>
      <w:r w:rsidR="000C2F6B" w:rsidRPr="00C85483">
        <w:t>s</w:t>
      </w:r>
      <w:r w:rsidRPr="00C85483">
        <w:t xml:space="preserve"> own only protects against accidental corruption. In conjunction with encryption it can be used to provide message integrity.</w:t>
      </w:r>
    </w:p>
    <w:p w14:paraId="08788DE4" w14:textId="77777777" w:rsidR="00841CDC" w:rsidRPr="00C85483" w:rsidRDefault="00841CDC" w:rsidP="000B7DEF">
      <w:pPr>
        <w:pStyle w:val="Heading3"/>
      </w:pPr>
      <w:bookmarkStart w:id="58" w:name="_Toc42673664"/>
      <w:r w:rsidRPr="00C85483">
        <w:t>6.1.</w:t>
      </w:r>
      <w:r w:rsidR="00FD0932" w:rsidRPr="00C85483">
        <w:t>4</w:t>
      </w:r>
      <w:r w:rsidRPr="00C85483">
        <w:tab/>
        <w:t>Replay detection and sequence integrity mechanisms</w:t>
      </w:r>
      <w:bookmarkEnd w:id="58"/>
    </w:p>
    <w:p w14:paraId="13E81CA0" w14:textId="77777777" w:rsidR="00841CDC" w:rsidRPr="00C85483" w:rsidRDefault="00841CDC" w:rsidP="001A6F5C">
      <w:pPr>
        <w:keepNext/>
        <w:keepLines/>
      </w:pPr>
      <w:r w:rsidRPr="00C85483">
        <w:t>Mechanisms ensuring replay detection and sequence integrity are:</w:t>
      </w:r>
    </w:p>
    <w:p w14:paraId="4A9EF3D3" w14:textId="77777777" w:rsidR="00841CDC" w:rsidRPr="00C85483" w:rsidRDefault="00F4020E">
      <w:pPr>
        <w:pStyle w:val="B10"/>
      </w:pPr>
      <w:r w:rsidRPr="00C85483">
        <w:noBreakHyphen/>
      </w:r>
      <w:r w:rsidR="00841CDC" w:rsidRPr="00C85483">
        <w:tab/>
        <w:t xml:space="preserve">Simple </w:t>
      </w:r>
      <w:r w:rsidR="00AE0D56" w:rsidRPr="00C85483">
        <w:t>c</w:t>
      </w:r>
      <w:r w:rsidR="00A337A8" w:rsidRPr="00C85483">
        <w:t>ounter.</w:t>
      </w:r>
    </w:p>
    <w:p w14:paraId="4EFCCD5A" w14:textId="77777777" w:rsidR="00841CDC" w:rsidRPr="00C85483" w:rsidRDefault="00F4020E">
      <w:pPr>
        <w:pStyle w:val="B10"/>
      </w:pPr>
      <w:r w:rsidRPr="00C85483">
        <w:noBreakHyphen/>
      </w:r>
      <w:r w:rsidR="00841CDC" w:rsidRPr="00C85483">
        <w:tab/>
        <w:t xml:space="preserve">A counter included in the calculation of the </w:t>
      </w:r>
      <w:r w:rsidR="00AE0D56" w:rsidRPr="00C85483">
        <w:t>c</w:t>
      </w:r>
      <w:r w:rsidR="00841CDC" w:rsidRPr="00C85483">
        <w:t xml:space="preserve">ryptographic </w:t>
      </w:r>
      <w:r w:rsidR="00AE0D56" w:rsidRPr="00C85483">
        <w:t>c</w:t>
      </w:r>
      <w:r w:rsidR="00841CDC" w:rsidRPr="00C85483">
        <w:t>hecksum (d1)</w:t>
      </w:r>
      <w:r w:rsidR="00A337A8" w:rsidRPr="00C85483">
        <w:t>.</w:t>
      </w:r>
    </w:p>
    <w:p w14:paraId="535EDE85" w14:textId="77777777" w:rsidR="00841CDC" w:rsidRPr="00C85483" w:rsidRDefault="00F4020E">
      <w:pPr>
        <w:pStyle w:val="B10"/>
      </w:pPr>
      <w:r w:rsidRPr="00C85483">
        <w:noBreakHyphen/>
      </w:r>
      <w:r w:rsidR="00841CDC" w:rsidRPr="00C85483">
        <w:tab/>
        <w:t xml:space="preserve">A counter included in the calculation of the </w:t>
      </w:r>
      <w:r w:rsidR="00AE0D56" w:rsidRPr="00C85483">
        <w:t>d</w:t>
      </w:r>
      <w:r w:rsidR="00841CDC" w:rsidRPr="00C85483">
        <w:t xml:space="preserve">igital </w:t>
      </w:r>
      <w:r w:rsidR="00AE0D56" w:rsidRPr="00C85483">
        <w:t>s</w:t>
      </w:r>
      <w:r w:rsidR="00841CDC" w:rsidRPr="00C85483">
        <w:t>ignature (d2).</w:t>
      </w:r>
    </w:p>
    <w:p w14:paraId="798B7293" w14:textId="77777777" w:rsidR="00841CDC" w:rsidRPr="00C85483" w:rsidRDefault="00841CDC">
      <w:r w:rsidRPr="00C85483">
        <w:lastRenderedPageBreak/>
        <w:t xml:space="preserve">The </w:t>
      </w:r>
      <w:r w:rsidR="00AE0D56" w:rsidRPr="00C85483">
        <w:t>s</w:t>
      </w:r>
      <w:r w:rsidRPr="00C85483">
        <w:t xml:space="preserve">imple </w:t>
      </w:r>
      <w:r w:rsidR="00AE0D56" w:rsidRPr="00C85483">
        <w:t>c</w:t>
      </w:r>
      <w:r w:rsidRPr="00C85483">
        <w:t>ounter mechanism protects against accidental loss or replay. In conjunction with encryption it can be used to protect against malicious loss or replay. There shall exist a specific counter value which indicates that the replay detection and sequence integrity mechanisms are inactive.</w:t>
      </w:r>
    </w:p>
    <w:p w14:paraId="75B75E92" w14:textId="77777777" w:rsidR="00841CDC" w:rsidRPr="00C85483" w:rsidRDefault="00841CDC" w:rsidP="000B7DEF">
      <w:pPr>
        <w:pStyle w:val="Heading3"/>
      </w:pPr>
      <w:bookmarkStart w:id="59" w:name="_Toc42673665"/>
      <w:r w:rsidRPr="00C85483">
        <w:t>6.1.</w:t>
      </w:r>
      <w:r w:rsidR="00FD0932" w:rsidRPr="00C85483">
        <w:t>5</w:t>
      </w:r>
      <w:r w:rsidRPr="00C85483">
        <w:tab/>
        <w:t>Proof of receipt mechanisms</w:t>
      </w:r>
      <w:bookmarkEnd w:id="59"/>
    </w:p>
    <w:p w14:paraId="16B3F9E8" w14:textId="77777777" w:rsidR="00841CDC" w:rsidRPr="00C85483" w:rsidRDefault="00841CDC">
      <w:pPr>
        <w:pStyle w:val="NO"/>
      </w:pPr>
      <w:r w:rsidRPr="00C85483">
        <w:t>NOTE:</w:t>
      </w:r>
      <w:r w:rsidRPr="00C85483">
        <w:tab/>
        <w:t>The proof of receipt mechanisms may frequently be used in conjunction with replay detection and sequence integrity.</w:t>
      </w:r>
    </w:p>
    <w:p w14:paraId="1186FE4B" w14:textId="77777777" w:rsidR="00841CDC" w:rsidRPr="00C85483" w:rsidRDefault="00841CDC">
      <w:r w:rsidRPr="00C85483">
        <w:t>Mechanisms ensuring proof of receipt are:</w:t>
      </w:r>
    </w:p>
    <w:p w14:paraId="02D641E4" w14:textId="77777777" w:rsidR="00841CDC" w:rsidRPr="00C85483" w:rsidRDefault="00F4020E">
      <w:pPr>
        <w:pStyle w:val="B10"/>
      </w:pPr>
      <w:r w:rsidRPr="00C85483">
        <w:noBreakHyphen/>
      </w:r>
      <w:r w:rsidR="00841CDC" w:rsidRPr="00C85483">
        <w:tab/>
        <w:t>unsecured acknowledgement;</w:t>
      </w:r>
    </w:p>
    <w:p w14:paraId="70AA759B" w14:textId="77777777" w:rsidR="00841CDC" w:rsidRPr="00C85483" w:rsidRDefault="00F4020E">
      <w:pPr>
        <w:pStyle w:val="B10"/>
      </w:pPr>
      <w:r w:rsidRPr="00C85483">
        <w:noBreakHyphen/>
      </w:r>
      <w:r w:rsidR="00841CDC" w:rsidRPr="00C85483">
        <w:tab/>
        <w:t xml:space="preserve">acknowledgement included in the calculation of the </w:t>
      </w:r>
      <w:r w:rsidR="00AE0D56" w:rsidRPr="00C85483">
        <w:t>c</w:t>
      </w:r>
      <w:r w:rsidR="00841CDC" w:rsidRPr="00C85483">
        <w:t xml:space="preserve">ryptographic </w:t>
      </w:r>
      <w:r w:rsidR="00AE0D56" w:rsidRPr="00C85483">
        <w:t>c</w:t>
      </w:r>
      <w:r w:rsidR="00841CDC" w:rsidRPr="00C85483">
        <w:t>hecksum (f1);</w:t>
      </w:r>
    </w:p>
    <w:p w14:paraId="566EBAD6" w14:textId="77777777" w:rsidR="00841CDC" w:rsidRPr="00C85483" w:rsidRDefault="00F4020E">
      <w:pPr>
        <w:pStyle w:val="B10"/>
      </w:pPr>
      <w:r w:rsidRPr="00C85483">
        <w:noBreakHyphen/>
      </w:r>
      <w:r w:rsidR="00841CDC" w:rsidRPr="00C85483">
        <w:tab/>
        <w:t xml:space="preserve">acknowledgement included in the calculation of the </w:t>
      </w:r>
      <w:r w:rsidR="00AE0D56" w:rsidRPr="00C85483">
        <w:t>d</w:t>
      </w:r>
      <w:r w:rsidR="00841CDC" w:rsidRPr="00C85483">
        <w:t xml:space="preserve">igital </w:t>
      </w:r>
      <w:r w:rsidR="00AE0D56" w:rsidRPr="00C85483">
        <w:t>s</w:t>
      </w:r>
      <w:r w:rsidR="00841CDC" w:rsidRPr="00C85483">
        <w:t>ignature (f2).</w:t>
      </w:r>
    </w:p>
    <w:p w14:paraId="71029A80" w14:textId="77777777" w:rsidR="00776FB6" w:rsidRPr="00C85483" w:rsidRDefault="00776FB6" w:rsidP="001B4AC7">
      <w:r w:rsidRPr="00C85483">
        <w:t xml:space="preserve">The level of security requested for the Response Packet (PoR) shall not be higher than the level of security of the incoming message (Command Packet). </w:t>
      </w:r>
    </w:p>
    <w:p w14:paraId="0BEE1CE2" w14:textId="77777777" w:rsidR="00841CDC" w:rsidRPr="00C85483" w:rsidRDefault="00841CDC" w:rsidP="000B7DEF">
      <w:pPr>
        <w:pStyle w:val="Heading3"/>
      </w:pPr>
      <w:bookmarkStart w:id="60" w:name="_Toc42673666"/>
      <w:r w:rsidRPr="00C85483">
        <w:t>6.1.</w:t>
      </w:r>
      <w:r w:rsidR="00FD0932" w:rsidRPr="00C85483">
        <w:t>6</w:t>
      </w:r>
      <w:r w:rsidRPr="00C85483">
        <w:tab/>
        <w:t>Message confidentiality mechanisms</w:t>
      </w:r>
      <w:bookmarkEnd w:id="60"/>
    </w:p>
    <w:p w14:paraId="48D6D1A8" w14:textId="77777777" w:rsidR="00841CDC" w:rsidRPr="00C85483" w:rsidRDefault="00F4020E">
      <w:pPr>
        <w:pStyle w:val="B10"/>
      </w:pPr>
      <w:r w:rsidRPr="00C85483">
        <w:noBreakHyphen/>
      </w:r>
      <w:r w:rsidR="00841CDC" w:rsidRPr="00C85483">
        <w:tab/>
        <w:t>Encryption mechanism (g).</w:t>
      </w:r>
    </w:p>
    <w:p w14:paraId="743605C6" w14:textId="77777777" w:rsidR="00841CDC" w:rsidRPr="00C85483" w:rsidRDefault="00841CDC" w:rsidP="000B7DEF">
      <w:pPr>
        <w:pStyle w:val="Heading2"/>
      </w:pPr>
      <w:bookmarkStart w:id="61" w:name="_Toc42673667"/>
      <w:r w:rsidRPr="00C85483">
        <w:t>6.2</w:t>
      </w:r>
      <w:r w:rsidRPr="00C85483">
        <w:tab/>
        <w:t>Security mechanisms and recommended combinations</w:t>
      </w:r>
      <w:bookmarkEnd w:id="61"/>
    </w:p>
    <w:p w14:paraId="578884C6" w14:textId="77777777" w:rsidR="00841CDC" w:rsidRPr="00C85483" w:rsidRDefault="00841CDC" w:rsidP="000B7DEF">
      <w:pPr>
        <w:pStyle w:val="Heading3"/>
      </w:pPr>
      <w:bookmarkStart w:id="62" w:name="_Toc42673668"/>
      <w:r w:rsidRPr="00C85483">
        <w:t>6.2.1</w:t>
      </w:r>
      <w:r w:rsidRPr="00C85483">
        <w:tab/>
        <w:t>Non</w:t>
      </w:r>
      <w:r w:rsidR="00F4020E" w:rsidRPr="00C85483">
        <w:noBreakHyphen/>
      </w:r>
      <w:r w:rsidRPr="00C85483">
        <w:t>cryptographic mechanisms</w:t>
      </w:r>
      <w:bookmarkEnd w:id="62"/>
    </w:p>
    <w:p w14:paraId="2B5A85E9" w14:textId="77777777" w:rsidR="00841CDC" w:rsidRPr="00C85483" w:rsidRDefault="00841CDC">
      <w:r w:rsidRPr="00C85483">
        <w:t>In the following a number of mechanisms are listed which are based on non</w:t>
      </w:r>
      <w:r w:rsidR="00F4020E" w:rsidRPr="00C85483">
        <w:noBreakHyphen/>
      </w:r>
      <w:r w:rsidRPr="00C85483">
        <w:t>cryptographic mechanisms. These mechanisms offer no security against any deliberate attack, only det</w:t>
      </w:r>
      <w:r w:rsidR="00957538" w:rsidRPr="00C85483">
        <w:t>ection of accidental corruption:</w:t>
      </w:r>
    </w:p>
    <w:p w14:paraId="4ACFF74A" w14:textId="77777777" w:rsidR="00841CDC" w:rsidRPr="00C85483" w:rsidRDefault="00F4020E">
      <w:pPr>
        <w:pStyle w:val="B10"/>
      </w:pPr>
      <w:r w:rsidRPr="00C85483">
        <w:noBreakHyphen/>
      </w:r>
      <w:r w:rsidR="00841CDC" w:rsidRPr="00C85483">
        <w:tab/>
      </w:r>
      <w:r w:rsidR="00AE0D56" w:rsidRPr="00C85483">
        <w:t>r</w:t>
      </w:r>
      <w:r w:rsidR="00841CDC" w:rsidRPr="00C85483">
        <w:t xml:space="preserve">edundancy </w:t>
      </w:r>
      <w:r w:rsidR="00AE0D56" w:rsidRPr="00C85483">
        <w:t>c</w:t>
      </w:r>
      <w:r w:rsidR="00841CDC" w:rsidRPr="00C85483">
        <w:t>heck;</w:t>
      </w:r>
    </w:p>
    <w:p w14:paraId="274E9BD7" w14:textId="77777777" w:rsidR="00841CDC" w:rsidRPr="00C85483" w:rsidRDefault="00F4020E">
      <w:pPr>
        <w:pStyle w:val="B10"/>
      </w:pPr>
      <w:r w:rsidRPr="00C85483">
        <w:noBreakHyphen/>
      </w:r>
      <w:r w:rsidR="00841CDC" w:rsidRPr="00C85483">
        <w:tab/>
      </w:r>
      <w:r w:rsidR="00AE0D56" w:rsidRPr="00C85483">
        <w:t>u</w:t>
      </w:r>
      <w:r w:rsidR="00841CDC" w:rsidRPr="00C85483">
        <w:t xml:space="preserve">nsecured </w:t>
      </w:r>
      <w:r w:rsidR="00AE0D56" w:rsidRPr="00C85483">
        <w:t>a</w:t>
      </w:r>
      <w:r w:rsidR="00841CDC" w:rsidRPr="00C85483">
        <w:t>cknowledgement;</w:t>
      </w:r>
    </w:p>
    <w:p w14:paraId="0DBD454D" w14:textId="77777777" w:rsidR="00841CDC" w:rsidRPr="00C85483" w:rsidRDefault="00F4020E">
      <w:pPr>
        <w:pStyle w:val="B10"/>
      </w:pPr>
      <w:r w:rsidRPr="00C85483">
        <w:noBreakHyphen/>
      </w:r>
      <w:r w:rsidR="00841CDC" w:rsidRPr="00C85483">
        <w:tab/>
      </w:r>
      <w:r w:rsidR="00AE0D56" w:rsidRPr="00C85483">
        <w:t>s</w:t>
      </w:r>
      <w:r w:rsidR="00841CDC" w:rsidRPr="00C85483">
        <w:t xml:space="preserve">imple </w:t>
      </w:r>
      <w:r w:rsidR="00AE0D56" w:rsidRPr="00C85483">
        <w:t>c</w:t>
      </w:r>
      <w:r w:rsidR="00841CDC" w:rsidRPr="00C85483">
        <w:t>ounter.</w:t>
      </w:r>
    </w:p>
    <w:p w14:paraId="3118454F" w14:textId="77777777" w:rsidR="00841CDC" w:rsidRPr="00C85483" w:rsidRDefault="00841CDC" w:rsidP="000B7DEF">
      <w:pPr>
        <w:pStyle w:val="Heading3"/>
      </w:pPr>
      <w:bookmarkStart w:id="63" w:name="_Toc42673669"/>
      <w:r w:rsidRPr="00C85483">
        <w:t>6.2.2</w:t>
      </w:r>
      <w:r w:rsidRPr="00C85483">
        <w:tab/>
        <w:t>Cryptographic mechanisms</w:t>
      </w:r>
      <w:bookmarkEnd w:id="63"/>
    </w:p>
    <w:p w14:paraId="0B27B33B" w14:textId="77777777" w:rsidR="00841CDC" w:rsidRPr="00C85483" w:rsidRDefault="00841CDC" w:rsidP="00330863">
      <w:pPr>
        <w:keepNext/>
        <w:keepLines/>
      </w:pPr>
      <w:r w:rsidRPr="00C85483">
        <w:t xml:space="preserve">The </w:t>
      </w:r>
      <w:r w:rsidR="00007C49" w:rsidRPr="00C85483">
        <w:t>s</w:t>
      </w:r>
      <w:r w:rsidRPr="00C85483">
        <w:t xml:space="preserve">ecurity </w:t>
      </w:r>
      <w:r w:rsidR="00007C49" w:rsidRPr="00C85483">
        <w:t>h</w:t>
      </w:r>
      <w:r w:rsidRPr="00C85483">
        <w:t xml:space="preserve">eader, except the </w:t>
      </w:r>
      <w:r w:rsidR="00007C49" w:rsidRPr="00C85483">
        <w:t>c</w:t>
      </w:r>
      <w:r w:rsidRPr="00C85483">
        <w:t xml:space="preserve">ryptographic </w:t>
      </w:r>
      <w:r w:rsidR="00007C49" w:rsidRPr="00C85483">
        <w:t>c</w:t>
      </w:r>
      <w:r w:rsidRPr="00C85483">
        <w:t>hecksum/</w:t>
      </w:r>
      <w:r w:rsidR="00007C49" w:rsidRPr="00C85483">
        <w:t>d</w:t>
      </w:r>
      <w:r w:rsidRPr="00C85483">
        <w:t xml:space="preserve">igital </w:t>
      </w:r>
      <w:r w:rsidR="00007C49" w:rsidRPr="00C85483">
        <w:t>s</w:t>
      </w:r>
      <w:r w:rsidRPr="00C85483">
        <w:t xml:space="preserve">ignature, shall always be included in the calculation of the </w:t>
      </w:r>
      <w:r w:rsidR="00007C49" w:rsidRPr="00C85483">
        <w:t>c</w:t>
      </w:r>
      <w:r w:rsidRPr="00C85483">
        <w:t xml:space="preserve">ryptographic </w:t>
      </w:r>
      <w:r w:rsidR="00007C49" w:rsidRPr="00C85483">
        <w:t>c</w:t>
      </w:r>
      <w:r w:rsidRPr="00C85483">
        <w:t>hecksum/</w:t>
      </w:r>
      <w:r w:rsidR="00007C49" w:rsidRPr="00C85483">
        <w:t>d</w:t>
      </w:r>
      <w:r w:rsidRPr="00C85483">
        <w:t xml:space="preserve">igital </w:t>
      </w:r>
      <w:r w:rsidR="00007C49" w:rsidRPr="00C85483">
        <w:t>s</w:t>
      </w:r>
      <w:r w:rsidR="00957538" w:rsidRPr="00C85483">
        <w:t>ignature:</w:t>
      </w:r>
    </w:p>
    <w:p w14:paraId="0D139582" w14:textId="77777777" w:rsidR="00841CDC" w:rsidRPr="00C85483" w:rsidRDefault="00F4020E">
      <w:pPr>
        <w:pStyle w:val="B10"/>
      </w:pPr>
      <w:r w:rsidRPr="00C85483">
        <w:noBreakHyphen/>
      </w:r>
      <w:r w:rsidR="00841CDC" w:rsidRPr="00C85483">
        <w:tab/>
      </w:r>
      <w:r w:rsidR="0085691E" w:rsidRPr="00C85483">
        <w:t>C</w:t>
      </w:r>
      <w:r w:rsidR="00841CDC" w:rsidRPr="00C85483">
        <w:t xml:space="preserve">ryptographic </w:t>
      </w:r>
      <w:r w:rsidR="00007C49" w:rsidRPr="00C85483">
        <w:t>c</w:t>
      </w:r>
      <w:r w:rsidR="00841CDC" w:rsidRPr="00C85483">
        <w:t xml:space="preserve">hecksum (d1) or </w:t>
      </w:r>
      <w:r w:rsidR="00AB24E0" w:rsidRPr="00C85483">
        <w:t>d</w:t>
      </w:r>
      <w:r w:rsidR="00841CDC" w:rsidRPr="00C85483">
        <w:t xml:space="preserve">igital </w:t>
      </w:r>
      <w:r w:rsidR="00AB24E0" w:rsidRPr="00C85483">
        <w:t>s</w:t>
      </w:r>
      <w:r w:rsidR="0085691E" w:rsidRPr="00C85483">
        <w:t>ignature (d2).</w:t>
      </w:r>
    </w:p>
    <w:p w14:paraId="435B631C" w14:textId="65B84E0D" w:rsidR="00841CDC" w:rsidRPr="00C85483" w:rsidRDefault="00841CDC">
      <w:pPr>
        <w:pStyle w:val="B10"/>
      </w:pPr>
      <w:r w:rsidRPr="00C85483">
        <w:tab/>
        <w:t>This security mechanism addresses the following security requirements: authentication, message integrity, replay detection and sequence integrity</w:t>
      </w:r>
      <w:r w:rsidR="002649C8">
        <w:t>.</w:t>
      </w:r>
    </w:p>
    <w:p w14:paraId="23F5FC92" w14:textId="77777777" w:rsidR="00841CDC" w:rsidRPr="00C85483" w:rsidRDefault="00F4020E">
      <w:pPr>
        <w:pStyle w:val="B10"/>
      </w:pPr>
      <w:r w:rsidRPr="00C85483">
        <w:noBreakHyphen/>
      </w:r>
      <w:r w:rsidR="00841CDC" w:rsidRPr="00C85483">
        <w:tab/>
      </w:r>
      <w:r w:rsidR="0085691E" w:rsidRPr="00C85483">
        <w:t>A</w:t>
      </w:r>
      <w:r w:rsidR="00841CDC" w:rsidRPr="00C85483">
        <w:t xml:space="preserve">cknowledgement as </w:t>
      </w:r>
      <w:r w:rsidR="00007C49" w:rsidRPr="00C85483">
        <w:t>c</w:t>
      </w:r>
      <w:r w:rsidR="00841CDC" w:rsidRPr="00C85483">
        <w:t xml:space="preserve">ryptographic </w:t>
      </w:r>
      <w:r w:rsidR="00007C49" w:rsidRPr="00C85483">
        <w:t>c</w:t>
      </w:r>
      <w:r w:rsidR="00841CDC" w:rsidRPr="00C85483">
        <w:t xml:space="preserve">hecksum (f1) or </w:t>
      </w:r>
      <w:r w:rsidR="00007C49" w:rsidRPr="00C85483">
        <w:t>d</w:t>
      </w:r>
      <w:r w:rsidR="00841CDC" w:rsidRPr="00C85483">
        <w:t xml:space="preserve">igital </w:t>
      </w:r>
      <w:r w:rsidR="00007C49" w:rsidRPr="00C85483">
        <w:t>s</w:t>
      </w:r>
      <w:r w:rsidR="0085691E" w:rsidRPr="00C85483">
        <w:t>ignature (f2).</w:t>
      </w:r>
    </w:p>
    <w:p w14:paraId="2EE726E3" w14:textId="77777777" w:rsidR="00841CDC" w:rsidRPr="00C85483" w:rsidRDefault="00841CDC">
      <w:pPr>
        <w:pStyle w:val="B10"/>
      </w:pPr>
      <w:r w:rsidRPr="00C85483">
        <w:tab/>
        <w:t>This security mechanism satisfies the security requirement proof of receipt.</w:t>
      </w:r>
    </w:p>
    <w:p w14:paraId="74CB8EA1" w14:textId="77777777" w:rsidR="00841CDC" w:rsidRPr="00C85483" w:rsidRDefault="00F4020E">
      <w:pPr>
        <w:pStyle w:val="B10"/>
      </w:pPr>
      <w:r w:rsidRPr="00C85483">
        <w:noBreakHyphen/>
      </w:r>
      <w:r w:rsidR="00841CDC" w:rsidRPr="00C85483">
        <w:tab/>
        <w:t xml:space="preserve">Encryption of the </w:t>
      </w:r>
      <w:r w:rsidR="00007C49" w:rsidRPr="00C85483">
        <w:t>a</w:t>
      </w:r>
      <w:r w:rsidR="00841CDC" w:rsidRPr="00C85483">
        <w:t xml:space="preserve">pplication </w:t>
      </w:r>
      <w:r w:rsidR="00007C49" w:rsidRPr="00C85483">
        <w:t>d</w:t>
      </w:r>
      <w:r w:rsidR="00841CDC" w:rsidRPr="00C85483">
        <w:t xml:space="preserve">ata and possibly part of the </w:t>
      </w:r>
      <w:r w:rsidR="00007C49" w:rsidRPr="00C85483">
        <w:t>s</w:t>
      </w:r>
      <w:r w:rsidR="00841CDC" w:rsidRPr="00C85483">
        <w:t xml:space="preserve">ecurity </w:t>
      </w:r>
      <w:r w:rsidR="00007C49" w:rsidRPr="00C85483">
        <w:t>h</w:t>
      </w:r>
      <w:r w:rsidR="0085691E" w:rsidRPr="00C85483">
        <w:t>eader (g).</w:t>
      </w:r>
    </w:p>
    <w:p w14:paraId="402BB139" w14:textId="77777777" w:rsidR="00841CDC" w:rsidRPr="00C85483" w:rsidRDefault="00841CDC">
      <w:pPr>
        <w:pStyle w:val="B10"/>
      </w:pPr>
      <w:r w:rsidRPr="00C85483">
        <w:tab/>
        <w:t xml:space="preserve">The encryption of the </w:t>
      </w:r>
      <w:r w:rsidR="001D0214" w:rsidRPr="00C85483">
        <w:t>a</w:t>
      </w:r>
      <w:r w:rsidRPr="00C85483">
        <w:t xml:space="preserve">pplication </w:t>
      </w:r>
      <w:r w:rsidR="001D0214" w:rsidRPr="00C85483">
        <w:t>d</w:t>
      </w:r>
      <w:r w:rsidRPr="00C85483">
        <w:t xml:space="preserve">ata and possibly part of the </w:t>
      </w:r>
      <w:r w:rsidR="001D0214" w:rsidRPr="00C85483">
        <w:t>s</w:t>
      </w:r>
      <w:r w:rsidRPr="00C85483">
        <w:t xml:space="preserve">ecurity </w:t>
      </w:r>
      <w:r w:rsidR="001D0214" w:rsidRPr="00C85483">
        <w:t>h</w:t>
      </w:r>
      <w:r w:rsidRPr="00C85483">
        <w:t>eader corresponds to the requirement of message confidentiality.</w:t>
      </w:r>
    </w:p>
    <w:p w14:paraId="673A9F90" w14:textId="77777777" w:rsidR="00841CDC" w:rsidRPr="00C85483" w:rsidRDefault="00841CDC">
      <w:pPr>
        <w:pStyle w:val="TH"/>
      </w:pPr>
      <w:r w:rsidRPr="00C85483">
        <w:lastRenderedPageBreak/>
        <w:t>Table 1: Overview of cryptographic mechanisms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5"/>
        <w:gridCol w:w="1559"/>
        <w:gridCol w:w="1701"/>
        <w:gridCol w:w="1276"/>
      </w:tblGrid>
      <w:tr w:rsidR="00841CDC" w:rsidRPr="00C85483" w14:paraId="03E0E2AD" w14:textId="77777777" w:rsidTr="00DD2346">
        <w:trPr>
          <w:jc w:val="center"/>
        </w:trPr>
        <w:tc>
          <w:tcPr>
            <w:tcW w:w="1915" w:type="dxa"/>
          </w:tcPr>
          <w:p w14:paraId="4F083892" w14:textId="77777777" w:rsidR="00841CDC" w:rsidRPr="00C85483" w:rsidRDefault="00841CDC">
            <w:pPr>
              <w:pStyle w:val="TAH"/>
            </w:pPr>
            <w:r w:rsidRPr="00C85483">
              <w:t>Requirements</w:t>
            </w:r>
          </w:p>
        </w:tc>
        <w:tc>
          <w:tcPr>
            <w:tcW w:w="4536" w:type="dxa"/>
            <w:gridSpan w:val="3"/>
          </w:tcPr>
          <w:p w14:paraId="096F0A0A" w14:textId="77777777" w:rsidR="00841CDC" w:rsidRPr="00C85483" w:rsidRDefault="00841CDC">
            <w:pPr>
              <w:pStyle w:val="TAH"/>
            </w:pPr>
            <w:r w:rsidRPr="00C85483">
              <w:t>Mechanisms</w:t>
            </w:r>
          </w:p>
        </w:tc>
      </w:tr>
      <w:tr w:rsidR="00841CDC" w:rsidRPr="00C85483" w14:paraId="36571DFE" w14:textId="77777777" w:rsidTr="00DD2346">
        <w:trPr>
          <w:jc w:val="center"/>
        </w:trPr>
        <w:tc>
          <w:tcPr>
            <w:tcW w:w="1915" w:type="dxa"/>
          </w:tcPr>
          <w:p w14:paraId="6564AD6F" w14:textId="77777777" w:rsidR="00841CDC" w:rsidRPr="00C85483" w:rsidRDefault="00841CDC">
            <w:pPr>
              <w:pStyle w:val="TAH"/>
            </w:pPr>
          </w:p>
        </w:tc>
        <w:tc>
          <w:tcPr>
            <w:tcW w:w="1559" w:type="dxa"/>
          </w:tcPr>
          <w:p w14:paraId="625E6A11" w14:textId="77777777" w:rsidR="00841CDC" w:rsidRPr="00C85483" w:rsidRDefault="00841CDC">
            <w:pPr>
              <w:pStyle w:val="TAH"/>
            </w:pPr>
            <w:r w:rsidRPr="00C85483">
              <w:t>Cryptographic</w:t>
            </w:r>
            <w:r w:rsidR="00DD2346" w:rsidRPr="00C85483">
              <w:t xml:space="preserve"> </w:t>
            </w:r>
            <w:r w:rsidR="001D0214" w:rsidRPr="00C85483">
              <w:t>c</w:t>
            </w:r>
            <w:r w:rsidRPr="00C85483">
              <w:t>hecksum</w:t>
            </w:r>
          </w:p>
        </w:tc>
        <w:tc>
          <w:tcPr>
            <w:tcW w:w="1701" w:type="dxa"/>
          </w:tcPr>
          <w:p w14:paraId="5B17F9D9" w14:textId="77777777" w:rsidR="00841CDC" w:rsidRPr="00C85483" w:rsidRDefault="00841CDC">
            <w:pPr>
              <w:pStyle w:val="TAH"/>
            </w:pPr>
            <w:r w:rsidRPr="00C85483">
              <w:t>Digital</w:t>
            </w:r>
            <w:r w:rsidR="00DD2346" w:rsidRPr="00C85483">
              <w:t xml:space="preserve"> </w:t>
            </w:r>
            <w:r w:rsidR="001D0214" w:rsidRPr="00C85483">
              <w:t>s</w:t>
            </w:r>
            <w:r w:rsidRPr="00C85483">
              <w:t>ignature</w:t>
            </w:r>
          </w:p>
        </w:tc>
        <w:tc>
          <w:tcPr>
            <w:tcW w:w="1276" w:type="dxa"/>
          </w:tcPr>
          <w:p w14:paraId="41D8D458" w14:textId="77777777" w:rsidR="00841CDC" w:rsidRPr="00C85483" w:rsidRDefault="00841CDC">
            <w:pPr>
              <w:pStyle w:val="TAH"/>
            </w:pPr>
            <w:r w:rsidRPr="00C85483">
              <w:t>Encryption</w:t>
            </w:r>
          </w:p>
        </w:tc>
      </w:tr>
      <w:tr w:rsidR="00841CDC" w:rsidRPr="00C85483" w14:paraId="2212356F" w14:textId="77777777" w:rsidTr="00DD2346">
        <w:trPr>
          <w:jc w:val="center"/>
        </w:trPr>
        <w:tc>
          <w:tcPr>
            <w:tcW w:w="1915" w:type="dxa"/>
          </w:tcPr>
          <w:p w14:paraId="472673F0" w14:textId="77777777" w:rsidR="00841CDC" w:rsidRPr="00C85483" w:rsidRDefault="001D0214">
            <w:pPr>
              <w:pStyle w:val="TAL"/>
            </w:pPr>
            <w:r w:rsidRPr="00C85483">
              <w:t>A</w:t>
            </w:r>
            <w:r w:rsidR="00841CDC" w:rsidRPr="00C85483">
              <w:t>uthentication</w:t>
            </w:r>
          </w:p>
        </w:tc>
        <w:tc>
          <w:tcPr>
            <w:tcW w:w="1559" w:type="dxa"/>
          </w:tcPr>
          <w:p w14:paraId="293A8FC9" w14:textId="77777777" w:rsidR="00841CDC" w:rsidRPr="00C85483" w:rsidRDefault="00841CDC">
            <w:pPr>
              <w:pStyle w:val="TAC"/>
            </w:pPr>
            <w:r w:rsidRPr="00C85483">
              <w:t>(b1)</w:t>
            </w:r>
          </w:p>
        </w:tc>
        <w:tc>
          <w:tcPr>
            <w:tcW w:w="1701" w:type="dxa"/>
          </w:tcPr>
          <w:p w14:paraId="46AAE471" w14:textId="77777777" w:rsidR="00841CDC" w:rsidRPr="00C85483" w:rsidRDefault="00841CDC">
            <w:pPr>
              <w:pStyle w:val="TAC"/>
            </w:pPr>
            <w:r w:rsidRPr="00C85483">
              <w:t>(b2)</w:t>
            </w:r>
          </w:p>
        </w:tc>
        <w:tc>
          <w:tcPr>
            <w:tcW w:w="1276" w:type="dxa"/>
          </w:tcPr>
          <w:p w14:paraId="250A9566" w14:textId="77777777" w:rsidR="00841CDC" w:rsidRPr="00C85483" w:rsidRDefault="00841CDC">
            <w:pPr>
              <w:pStyle w:val="TAC"/>
            </w:pPr>
          </w:p>
        </w:tc>
      </w:tr>
      <w:tr w:rsidR="00841CDC" w:rsidRPr="00C85483" w14:paraId="07AE8B38" w14:textId="77777777" w:rsidTr="00DD2346">
        <w:trPr>
          <w:jc w:val="center"/>
        </w:trPr>
        <w:tc>
          <w:tcPr>
            <w:tcW w:w="1915" w:type="dxa"/>
          </w:tcPr>
          <w:p w14:paraId="2F98B2D3" w14:textId="77777777" w:rsidR="00841CDC" w:rsidRPr="00C85483" w:rsidRDefault="001D0214">
            <w:pPr>
              <w:pStyle w:val="TAL"/>
            </w:pPr>
            <w:r w:rsidRPr="00C85483">
              <w:t>M</w:t>
            </w:r>
            <w:r w:rsidR="00841CDC" w:rsidRPr="00C85483">
              <w:t>essage</w:t>
            </w:r>
            <w:r w:rsidR="00DD2346" w:rsidRPr="00C85483">
              <w:t xml:space="preserve"> </w:t>
            </w:r>
            <w:r w:rsidR="00841CDC" w:rsidRPr="00C85483">
              <w:t>integrity</w:t>
            </w:r>
          </w:p>
        </w:tc>
        <w:tc>
          <w:tcPr>
            <w:tcW w:w="1559" w:type="dxa"/>
          </w:tcPr>
          <w:p w14:paraId="101117C8" w14:textId="77777777" w:rsidR="00841CDC" w:rsidRPr="00C85483" w:rsidRDefault="00841CDC">
            <w:pPr>
              <w:pStyle w:val="TAC"/>
            </w:pPr>
            <w:r w:rsidRPr="00C85483">
              <w:t>(b1)</w:t>
            </w:r>
          </w:p>
        </w:tc>
        <w:tc>
          <w:tcPr>
            <w:tcW w:w="1701" w:type="dxa"/>
          </w:tcPr>
          <w:p w14:paraId="7AC9FFF0" w14:textId="77777777" w:rsidR="00841CDC" w:rsidRPr="00C85483" w:rsidRDefault="00841CDC">
            <w:pPr>
              <w:pStyle w:val="TAC"/>
            </w:pPr>
            <w:r w:rsidRPr="00C85483">
              <w:t>(b2)</w:t>
            </w:r>
          </w:p>
        </w:tc>
        <w:tc>
          <w:tcPr>
            <w:tcW w:w="1276" w:type="dxa"/>
          </w:tcPr>
          <w:p w14:paraId="326C8171" w14:textId="77777777" w:rsidR="00841CDC" w:rsidRPr="00C85483" w:rsidRDefault="00841CDC">
            <w:pPr>
              <w:pStyle w:val="TAC"/>
            </w:pPr>
          </w:p>
        </w:tc>
      </w:tr>
      <w:tr w:rsidR="00841CDC" w:rsidRPr="00C85483" w14:paraId="32A1EE64" w14:textId="77777777" w:rsidTr="00DD2346">
        <w:trPr>
          <w:jc w:val="center"/>
        </w:trPr>
        <w:tc>
          <w:tcPr>
            <w:tcW w:w="1915" w:type="dxa"/>
          </w:tcPr>
          <w:p w14:paraId="4E1F9B8A" w14:textId="77777777" w:rsidR="00841CDC" w:rsidRPr="00C85483" w:rsidRDefault="001D0214">
            <w:pPr>
              <w:pStyle w:val="TAL"/>
            </w:pPr>
            <w:r w:rsidRPr="00C85483">
              <w:t>R</w:t>
            </w:r>
            <w:r w:rsidR="00841CDC" w:rsidRPr="00C85483">
              <w:t>eplay</w:t>
            </w:r>
            <w:r w:rsidR="00DD2346" w:rsidRPr="00C85483">
              <w:t xml:space="preserve"> </w:t>
            </w:r>
            <w:r w:rsidR="00841CDC" w:rsidRPr="00C85483">
              <w:t>detection</w:t>
            </w:r>
            <w:r w:rsidR="00DD2346" w:rsidRPr="00C85483">
              <w:t xml:space="preserve"> </w:t>
            </w:r>
            <w:r w:rsidR="00841CDC" w:rsidRPr="00C85483">
              <w:t>and</w:t>
            </w:r>
            <w:r w:rsidR="00DD2346" w:rsidRPr="00C85483">
              <w:t xml:space="preserve"> </w:t>
            </w:r>
            <w:r w:rsidR="00841CDC" w:rsidRPr="00C85483">
              <w:t>sequence</w:t>
            </w:r>
            <w:r w:rsidR="00DD2346" w:rsidRPr="00C85483">
              <w:t xml:space="preserve"> </w:t>
            </w:r>
            <w:r w:rsidR="00841CDC" w:rsidRPr="00C85483">
              <w:t>integrity</w:t>
            </w:r>
          </w:p>
        </w:tc>
        <w:tc>
          <w:tcPr>
            <w:tcW w:w="1559" w:type="dxa"/>
          </w:tcPr>
          <w:p w14:paraId="2D9EDFD1" w14:textId="77777777" w:rsidR="00841CDC" w:rsidRPr="00C85483" w:rsidRDefault="00841CDC">
            <w:pPr>
              <w:pStyle w:val="TAC"/>
            </w:pPr>
            <w:r w:rsidRPr="00C85483">
              <w:t>(d1)</w:t>
            </w:r>
          </w:p>
        </w:tc>
        <w:tc>
          <w:tcPr>
            <w:tcW w:w="1701" w:type="dxa"/>
          </w:tcPr>
          <w:p w14:paraId="42FD10DE" w14:textId="77777777" w:rsidR="00841CDC" w:rsidRPr="00C85483" w:rsidRDefault="00841CDC">
            <w:pPr>
              <w:pStyle w:val="TAC"/>
            </w:pPr>
            <w:r w:rsidRPr="00C85483">
              <w:t>(d2)</w:t>
            </w:r>
          </w:p>
        </w:tc>
        <w:tc>
          <w:tcPr>
            <w:tcW w:w="1276" w:type="dxa"/>
          </w:tcPr>
          <w:p w14:paraId="017CFA7B" w14:textId="77777777" w:rsidR="00841CDC" w:rsidRPr="00C85483" w:rsidRDefault="00841CDC">
            <w:pPr>
              <w:pStyle w:val="TAC"/>
            </w:pPr>
          </w:p>
        </w:tc>
      </w:tr>
      <w:tr w:rsidR="00841CDC" w:rsidRPr="00C85483" w14:paraId="7CFB6218" w14:textId="77777777" w:rsidTr="00DD2346">
        <w:trPr>
          <w:jc w:val="center"/>
        </w:trPr>
        <w:tc>
          <w:tcPr>
            <w:tcW w:w="1915" w:type="dxa"/>
          </w:tcPr>
          <w:p w14:paraId="09434488" w14:textId="77777777" w:rsidR="00841CDC" w:rsidRPr="00C85483" w:rsidRDefault="001D0214">
            <w:pPr>
              <w:pStyle w:val="TAL"/>
            </w:pPr>
            <w:r w:rsidRPr="00C85483">
              <w:t>P</w:t>
            </w:r>
            <w:r w:rsidR="00841CDC" w:rsidRPr="00C85483">
              <w:t>roof</w:t>
            </w:r>
            <w:r w:rsidR="00DD2346" w:rsidRPr="00C85483">
              <w:t xml:space="preserve"> </w:t>
            </w:r>
            <w:r w:rsidR="00841CDC" w:rsidRPr="00C85483">
              <w:t>of</w:t>
            </w:r>
            <w:r w:rsidR="00DD2346" w:rsidRPr="00C85483">
              <w:t xml:space="preserve"> </w:t>
            </w:r>
            <w:r w:rsidR="00841CDC" w:rsidRPr="00C85483">
              <w:t>receipt</w:t>
            </w:r>
          </w:p>
        </w:tc>
        <w:tc>
          <w:tcPr>
            <w:tcW w:w="1559" w:type="dxa"/>
          </w:tcPr>
          <w:p w14:paraId="74A8B7FC" w14:textId="77777777" w:rsidR="00841CDC" w:rsidRPr="00C85483" w:rsidRDefault="00841CDC">
            <w:pPr>
              <w:pStyle w:val="TAC"/>
            </w:pPr>
            <w:r w:rsidRPr="00C85483">
              <w:t>(f1)</w:t>
            </w:r>
          </w:p>
        </w:tc>
        <w:tc>
          <w:tcPr>
            <w:tcW w:w="1701" w:type="dxa"/>
          </w:tcPr>
          <w:p w14:paraId="07A724F1" w14:textId="77777777" w:rsidR="00841CDC" w:rsidRPr="00C85483" w:rsidRDefault="00841CDC">
            <w:pPr>
              <w:pStyle w:val="TAC"/>
            </w:pPr>
            <w:r w:rsidRPr="00C85483">
              <w:t>(f2)</w:t>
            </w:r>
          </w:p>
        </w:tc>
        <w:tc>
          <w:tcPr>
            <w:tcW w:w="1276" w:type="dxa"/>
          </w:tcPr>
          <w:p w14:paraId="3240DA17" w14:textId="77777777" w:rsidR="00841CDC" w:rsidRPr="00C85483" w:rsidRDefault="00841CDC">
            <w:pPr>
              <w:pStyle w:val="TAC"/>
            </w:pPr>
          </w:p>
        </w:tc>
      </w:tr>
      <w:tr w:rsidR="00841CDC" w:rsidRPr="00C85483" w14:paraId="3058CF95" w14:textId="77777777" w:rsidTr="00DD2346">
        <w:trPr>
          <w:jc w:val="center"/>
        </w:trPr>
        <w:tc>
          <w:tcPr>
            <w:tcW w:w="1915" w:type="dxa"/>
          </w:tcPr>
          <w:p w14:paraId="52EF2655" w14:textId="77777777" w:rsidR="00841CDC" w:rsidRPr="00C85483" w:rsidRDefault="001D0214">
            <w:pPr>
              <w:pStyle w:val="TAL"/>
            </w:pPr>
            <w:r w:rsidRPr="00C85483">
              <w:t>C</w:t>
            </w:r>
            <w:r w:rsidR="00841CDC" w:rsidRPr="00C85483">
              <w:t>onfidentiality</w:t>
            </w:r>
          </w:p>
        </w:tc>
        <w:tc>
          <w:tcPr>
            <w:tcW w:w="1559" w:type="dxa"/>
          </w:tcPr>
          <w:p w14:paraId="3B9E6F35" w14:textId="77777777" w:rsidR="00841CDC" w:rsidRPr="00C85483" w:rsidRDefault="00841CDC">
            <w:pPr>
              <w:pStyle w:val="TAC"/>
            </w:pPr>
          </w:p>
        </w:tc>
        <w:tc>
          <w:tcPr>
            <w:tcW w:w="1701" w:type="dxa"/>
          </w:tcPr>
          <w:p w14:paraId="481D2669" w14:textId="77777777" w:rsidR="00841CDC" w:rsidRPr="00C85483" w:rsidRDefault="00841CDC">
            <w:pPr>
              <w:pStyle w:val="TAC"/>
            </w:pPr>
          </w:p>
        </w:tc>
        <w:tc>
          <w:tcPr>
            <w:tcW w:w="1276" w:type="dxa"/>
          </w:tcPr>
          <w:p w14:paraId="2157620A" w14:textId="77777777" w:rsidR="00841CDC" w:rsidRPr="00C85483" w:rsidRDefault="00841CDC">
            <w:pPr>
              <w:pStyle w:val="TAC"/>
            </w:pPr>
            <w:r w:rsidRPr="00C85483">
              <w:t>(g)</w:t>
            </w:r>
          </w:p>
        </w:tc>
      </w:tr>
    </w:tbl>
    <w:p w14:paraId="5A205893" w14:textId="77777777" w:rsidR="00841CDC" w:rsidRPr="00C85483" w:rsidRDefault="00841CDC">
      <w:pPr>
        <w:spacing w:after="120"/>
      </w:pPr>
    </w:p>
    <w:p w14:paraId="25F2EA41" w14:textId="77777777" w:rsidR="008730E9" w:rsidRPr="00C85483" w:rsidRDefault="008730E9" w:rsidP="008730E9">
      <w:r w:rsidRPr="00C85483">
        <w:t>When the security of a cryptographic algorithm from the technical specification is considered compromised, it may be deprecated.</w:t>
      </w:r>
    </w:p>
    <w:p w14:paraId="731173D6" w14:textId="77777777" w:rsidR="008730E9" w:rsidRPr="00C85483" w:rsidRDefault="008730E9" w:rsidP="008730E9">
      <w:r w:rsidRPr="00C85483">
        <w:t>When a new cryptographic algorithm becomes state of the art, its addition to the implementation specification shall be considered.</w:t>
      </w:r>
    </w:p>
    <w:p w14:paraId="7F95C9BB" w14:textId="77777777" w:rsidR="00841CDC" w:rsidRPr="00C85483" w:rsidRDefault="00841CDC" w:rsidP="000B7DEF">
      <w:pPr>
        <w:pStyle w:val="Heading3"/>
      </w:pPr>
      <w:bookmarkStart w:id="64" w:name="_Toc42673670"/>
      <w:r w:rsidRPr="00C85483">
        <w:t>6.2.3</w:t>
      </w:r>
      <w:r w:rsidRPr="00C85483">
        <w:tab/>
        <w:t>Recommended combinations of cryptographic mechanisms</w:t>
      </w:r>
      <w:bookmarkEnd w:id="64"/>
    </w:p>
    <w:p w14:paraId="306907D7" w14:textId="77777777" w:rsidR="00841CDC" w:rsidRPr="00C85483" w:rsidRDefault="00841CDC">
      <w:pPr>
        <w:keepNext/>
        <w:keepLines/>
      </w:pPr>
      <w:r w:rsidRPr="00C85483">
        <w:t>Whilst it is recogn</w:t>
      </w:r>
      <w:r w:rsidR="000C2F6B" w:rsidRPr="00C85483">
        <w:t>ize</w:t>
      </w:r>
      <w:r w:rsidRPr="00C85483">
        <w:t>d that many combinations of the above described security mechanisms are possible and feasible, for the purpose of the present document, in order to limit the complexity of implementation, a limited number</w:t>
      </w:r>
      <w:r w:rsidR="00957538" w:rsidRPr="00C85483">
        <w:t xml:space="preserve"> of combinations is recommended:</w:t>
      </w:r>
    </w:p>
    <w:p w14:paraId="485E9527" w14:textId="77777777" w:rsidR="00841CDC" w:rsidRPr="00C85483" w:rsidRDefault="00F4020E">
      <w:pPr>
        <w:pStyle w:val="B10"/>
        <w:keepNext/>
        <w:keepLines/>
      </w:pPr>
      <w:r w:rsidRPr="00C85483">
        <w:noBreakHyphen/>
      </w:r>
      <w:r w:rsidR="00841CDC" w:rsidRPr="00C85483">
        <w:tab/>
        <w:t xml:space="preserve">combinations employing </w:t>
      </w:r>
      <w:r w:rsidR="007673C0" w:rsidRPr="00C85483">
        <w:t>c</w:t>
      </w:r>
      <w:r w:rsidR="00841CDC" w:rsidRPr="00C85483">
        <w:t xml:space="preserve">ryptographic </w:t>
      </w:r>
      <w:r w:rsidR="007673C0" w:rsidRPr="00C85483">
        <w:t>c</w:t>
      </w:r>
      <w:r w:rsidR="00841CDC" w:rsidRPr="00C85483">
        <w:t>hecksum:</w:t>
      </w:r>
    </w:p>
    <w:p w14:paraId="6F8CCF09" w14:textId="77777777" w:rsidR="00841CDC" w:rsidRPr="00C85483" w:rsidRDefault="00841CDC" w:rsidP="00957538">
      <w:pPr>
        <w:pStyle w:val="B2"/>
      </w:pPr>
      <w:r w:rsidRPr="00C85483">
        <w:t>combination 1: d1</w:t>
      </w:r>
    </w:p>
    <w:p w14:paraId="07EF6C42" w14:textId="77777777" w:rsidR="00841CDC" w:rsidRPr="00C85483" w:rsidRDefault="00841CDC" w:rsidP="00957538">
      <w:pPr>
        <w:pStyle w:val="B2"/>
      </w:pPr>
      <w:r w:rsidRPr="00C85483">
        <w:t>combination 2: d1 + f1</w:t>
      </w:r>
    </w:p>
    <w:p w14:paraId="0718C751" w14:textId="77777777" w:rsidR="00841CDC" w:rsidRPr="00C85483" w:rsidRDefault="00841CDC" w:rsidP="00957538">
      <w:pPr>
        <w:pStyle w:val="B2"/>
      </w:pPr>
      <w:r w:rsidRPr="00C85483">
        <w:t>combination 3: d1 + f1 + g</w:t>
      </w:r>
    </w:p>
    <w:p w14:paraId="5CA32FC3" w14:textId="77777777" w:rsidR="00841CDC" w:rsidRPr="00C85483" w:rsidRDefault="00841CDC" w:rsidP="00957538">
      <w:pPr>
        <w:pStyle w:val="B2"/>
      </w:pPr>
      <w:r w:rsidRPr="00C85483">
        <w:t xml:space="preserve">combination 4: d1 + g </w:t>
      </w:r>
    </w:p>
    <w:p w14:paraId="7B6C34A9" w14:textId="77777777" w:rsidR="00841CDC" w:rsidRPr="00C85483" w:rsidRDefault="00F4020E">
      <w:pPr>
        <w:pStyle w:val="B10"/>
      </w:pPr>
      <w:r w:rsidRPr="00C85483">
        <w:noBreakHyphen/>
      </w:r>
      <w:r w:rsidR="00841CDC" w:rsidRPr="00C85483">
        <w:tab/>
        <w:t xml:space="preserve">combinations employing </w:t>
      </w:r>
      <w:r w:rsidR="00906AC4" w:rsidRPr="00C85483">
        <w:t>d</w:t>
      </w:r>
      <w:r w:rsidR="00841CDC" w:rsidRPr="00C85483">
        <w:t xml:space="preserve">igital </w:t>
      </w:r>
      <w:r w:rsidR="00906AC4" w:rsidRPr="00C85483">
        <w:t>s</w:t>
      </w:r>
      <w:r w:rsidR="00841CDC" w:rsidRPr="00C85483">
        <w:t>ignature:</w:t>
      </w:r>
    </w:p>
    <w:p w14:paraId="012D3C06" w14:textId="77777777" w:rsidR="00841CDC" w:rsidRPr="00C85483" w:rsidRDefault="00841CDC" w:rsidP="00957538">
      <w:pPr>
        <w:pStyle w:val="B2"/>
      </w:pPr>
      <w:r w:rsidRPr="00C85483">
        <w:t>combination 5: d2</w:t>
      </w:r>
    </w:p>
    <w:p w14:paraId="3F6452C6" w14:textId="77777777" w:rsidR="00841CDC" w:rsidRPr="00C85483" w:rsidRDefault="00841CDC" w:rsidP="00957538">
      <w:pPr>
        <w:pStyle w:val="B2"/>
      </w:pPr>
      <w:r w:rsidRPr="00C85483">
        <w:t>combination 6: d2 + f2</w:t>
      </w:r>
    </w:p>
    <w:p w14:paraId="06C8504C" w14:textId="77777777" w:rsidR="00841CDC" w:rsidRPr="00C85483" w:rsidRDefault="00841CDC" w:rsidP="00957538">
      <w:pPr>
        <w:pStyle w:val="B2"/>
      </w:pPr>
      <w:r w:rsidRPr="00C85483">
        <w:t>combination 7: d2 + f2 + g</w:t>
      </w:r>
    </w:p>
    <w:p w14:paraId="4DBD34CC" w14:textId="77777777" w:rsidR="00841CDC" w:rsidRPr="00C85483" w:rsidRDefault="00841CDC" w:rsidP="00957538">
      <w:pPr>
        <w:pStyle w:val="B2"/>
      </w:pPr>
      <w:r w:rsidRPr="00C85483">
        <w:t xml:space="preserve">combination 8: d2 + g </w:t>
      </w:r>
    </w:p>
    <w:p w14:paraId="6E9F50FF" w14:textId="77777777" w:rsidR="00841CDC" w:rsidRPr="00C85483" w:rsidRDefault="00841CDC">
      <w:r w:rsidRPr="00C85483">
        <w:t xml:space="preserve">It is recommended that encryption is employed only in conjunction with either a </w:t>
      </w:r>
      <w:r w:rsidR="00906AC4" w:rsidRPr="00C85483">
        <w:t>r</w:t>
      </w:r>
      <w:r w:rsidRPr="00C85483">
        <w:t xml:space="preserve">edundancy </w:t>
      </w:r>
      <w:r w:rsidR="00906AC4" w:rsidRPr="00C85483">
        <w:t>c</w:t>
      </w:r>
      <w:r w:rsidRPr="00C85483">
        <w:t xml:space="preserve">heck, </w:t>
      </w:r>
      <w:r w:rsidR="00906AC4" w:rsidRPr="00C85483">
        <w:t>c</w:t>
      </w:r>
      <w:r w:rsidRPr="00C85483">
        <w:t xml:space="preserve">ryptographic </w:t>
      </w:r>
      <w:r w:rsidR="00906AC4" w:rsidRPr="00C85483">
        <w:t>c</w:t>
      </w:r>
      <w:r w:rsidRPr="00C85483">
        <w:t xml:space="preserve">hecksum or </w:t>
      </w:r>
      <w:r w:rsidR="00906AC4" w:rsidRPr="00C85483">
        <w:t>d</w:t>
      </w:r>
      <w:r w:rsidRPr="00C85483">
        <w:t xml:space="preserve">igital </w:t>
      </w:r>
      <w:r w:rsidR="00906AC4" w:rsidRPr="00C85483">
        <w:t>s</w:t>
      </w:r>
      <w:r w:rsidRPr="00C85483">
        <w:t>ignature in order to allow verification of the decryption.</w:t>
      </w:r>
    </w:p>
    <w:p w14:paraId="70F32D23" w14:textId="77777777" w:rsidR="00841CDC" w:rsidRPr="00C85483" w:rsidRDefault="00841CDC">
      <w:r w:rsidRPr="00C85483">
        <w:t>If only authentication and message integrity are required this is indicated by a special counter value as described in clause 6.1.3.</w:t>
      </w:r>
    </w:p>
    <w:p w14:paraId="3C178423" w14:textId="77777777" w:rsidR="00841CDC" w:rsidRPr="00C85483" w:rsidRDefault="00841CDC" w:rsidP="000B7DEF">
      <w:pPr>
        <w:pStyle w:val="Heading1"/>
      </w:pPr>
      <w:bookmarkStart w:id="65" w:name="_Toc42673671"/>
      <w:r w:rsidRPr="00C85483">
        <w:t>7</w:t>
      </w:r>
      <w:r w:rsidRPr="00C85483">
        <w:tab/>
        <w:t>Exceptional procedures</w:t>
      </w:r>
      <w:bookmarkEnd w:id="65"/>
    </w:p>
    <w:p w14:paraId="6D350642" w14:textId="77777777" w:rsidR="00841CDC" w:rsidRPr="00C85483" w:rsidRDefault="00841CDC" w:rsidP="000B7DEF">
      <w:pPr>
        <w:pStyle w:val="Heading2"/>
      </w:pPr>
      <w:bookmarkStart w:id="66" w:name="_Toc42673672"/>
      <w:r w:rsidRPr="00C85483">
        <w:t>7.1</w:t>
      </w:r>
      <w:r w:rsidRPr="00C85483">
        <w:tab/>
        <w:t>Authentication or integrity failure</w:t>
      </w:r>
      <w:bookmarkEnd w:id="66"/>
    </w:p>
    <w:p w14:paraId="263E0020" w14:textId="77777777" w:rsidR="00841CDC" w:rsidRPr="00C85483" w:rsidRDefault="00841CDC">
      <w:r w:rsidRPr="00C85483">
        <w:t xml:space="preserve">In the case of authentication or integrity failure, the received message shall be discarded. If proof of receipt has been requested, then a </w:t>
      </w:r>
      <w:r w:rsidR="00906AC4" w:rsidRPr="00C85483">
        <w:t>s</w:t>
      </w:r>
      <w:r w:rsidRPr="00C85483">
        <w:t xml:space="preserve">tatus </w:t>
      </w:r>
      <w:r w:rsidR="00906AC4" w:rsidRPr="00C85483">
        <w:t>c</w:t>
      </w:r>
      <w:r w:rsidRPr="00C85483">
        <w:t xml:space="preserve">ode indicating the reason for failure shall be returned to the </w:t>
      </w:r>
      <w:r w:rsidR="00620B40" w:rsidRPr="00C85483">
        <w:t>sending entity</w:t>
      </w:r>
      <w:r w:rsidRPr="00C85483">
        <w:t>.</w:t>
      </w:r>
    </w:p>
    <w:p w14:paraId="33977FB4" w14:textId="77777777" w:rsidR="00841CDC" w:rsidRPr="00C85483" w:rsidRDefault="00841CDC" w:rsidP="000B7DEF">
      <w:pPr>
        <w:pStyle w:val="Heading2"/>
      </w:pPr>
      <w:bookmarkStart w:id="67" w:name="_Toc42673673"/>
      <w:r w:rsidRPr="00C85483">
        <w:lastRenderedPageBreak/>
        <w:t>7.2</w:t>
      </w:r>
      <w:r w:rsidRPr="00C85483">
        <w:tab/>
        <w:t>Sequence and replay detection failure</w:t>
      </w:r>
      <w:bookmarkEnd w:id="67"/>
    </w:p>
    <w:p w14:paraId="560AD915" w14:textId="77777777" w:rsidR="00841CDC" w:rsidRPr="00C85483" w:rsidRDefault="00841CDC">
      <w:r w:rsidRPr="00C85483">
        <w:t>There are several mechanisms whereby counter value synchron</w:t>
      </w:r>
      <w:r w:rsidR="000C2F6B" w:rsidRPr="00C85483">
        <w:t>iza</w:t>
      </w:r>
      <w:r w:rsidRPr="00C85483">
        <w:t>tion can be maintained, or regained if synchron</w:t>
      </w:r>
      <w:r w:rsidR="000C2F6B" w:rsidRPr="00C85483">
        <w:t>iza</w:t>
      </w:r>
      <w:r w:rsidRPr="00C85483">
        <w:t>tion is lost If synchron</w:t>
      </w:r>
      <w:r w:rsidR="000C2F6B" w:rsidRPr="00C85483">
        <w:t>iza</w:t>
      </w:r>
      <w:r w:rsidRPr="00C85483">
        <w:t xml:space="preserve">tion cannot be regained, the </w:t>
      </w:r>
      <w:r w:rsidR="00620B40" w:rsidRPr="00C85483">
        <w:t>receiving entity</w:t>
      </w:r>
      <w:r w:rsidRPr="00C85483">
        <w:t xml:space="preserve"> shall discard any </w:t>
      </w:r>
      <w:r w:rsidR="00620B40" w:rsidRPr="00C85483">
        <w:t>secured packet</w:t>
      </w:r>
      <w:r w:rsidRPr="00C85483">
        <w:t xml:space="preserve"> with an unsynchron</w:t>
      </w:r>
      <w:r w:rsidR="000C2F6B" w:rsidRPr="00C85483">
        <w:t>ize</w:t>
      </w:r>
      <w:r w:rsidRPr="00C85483">
        <w:t xml:space="preserve">d counter value. In addition, if proof of receipt has been requested, then a </w:t>
      </w:r>
      <w:r w:rsidR="00906AC4" w:rsidRPr="00C85483">
        <w:t>s</w:t>
      </w:r>
      <w:r w:rsidRPr="00C85483">
        <w:t xml:space="preserve">tatus </w:t>
      </w:r>
      <w:r w:rsidR="00906AC4" w:rsidRPr="00C85483">
        <w:t>c</w:t>
      </w:r>
      <w:r w:rsidRPr="00C85483">
        <w:t xml:space="preserve">ode indicating the reason for failure shall be returned to the </w:t>
      </w:r>
      <w:r w:rsidR="00620B40" w:rsidRPr="00C85483">
        <w:t>sending entity</w:t>
      </w:r>
      <w:r w:rsidRPr="00C85483">
        <w:t>.</w:t>
      </w:r>
    </w:p>
    <w:p w14:paraId="7936D969" w14:textId="77777777" w:rsidR="00841CDC" w:rsidRPr="00C85483" w:rsidRDefault="00841CDC" w:rsidP="000B7DEF">
      <w:pPr>
        <w:pStyle w:val="Heading2"/>
      </w:pPr>
      <w:bookmarkStart w:id="68" w:name="_Toc42673674"/>
      <w:r w:rsidRPr="00C85483">
        <w:t>7.3</w:t>
      </w:r>
      <w:r w:rsidRPr="00C85483">
        <w:tab/>
        <w:t>Proof of receipt failure</w:t>
      </w:r>
      <w:bookmarkEnd w:id="68"/>
    </w:p>
    <w:p w14:paraId="483F88BB" w14:textId="77777777" w:rsidR="00841CDC" w:rsidRPr="00C85483" w:rsidRDefault="00841CDC">
      <w:r w:rsidRPr="00C85483">
        <w:t xml:space="preserve">The </w:t>
      </w:r>
      <w:r w:rsidR="00620B40" w:rsidRPr="00C85483">
        <w:t>sending entity</w:t>
      </w:r>
      <w:r w:rsidRPr="00C85483">
        <w:t xml:space="preserve"> shall inform the </w:t>
      </w:r>
      <w:r w:rsidR="00620B40" w:rsidRPr="00C85483">
        <w:t>sending application</w:t>
      </w:r>
      <w:r w:rsidR="000C2F6B" w:rsidRPr="00C85483">
        <w:t xml:space="preserve"> </w:t>
      </w:r>
      <w:r w:rsidRPr="00C85483">
        <w:t xml:space="preserve">of the failure to deliver the </w:t>
      </w:r>
      <w:r w:rsidR="00620B40" w:rsidRPr="00C85483">
        <w:t>application message</w:t>
      </w:r>
      <w:r w:rsidRPr="00C85483">
        <w:t>, indicating the reason for failure.</w:t>
      </w:r>
    </w:p>
    <w:p w14:paraId="486D43E0" w14:textId="77777777" w:rsidR="007C6214" w:rsidRPr="00C85483" w:rsidRDefault="007C6214" w:rsidP="000B7DEF">
      <w:pPr>
        <w:pStyle w:val="Heading1"/>
      </w:pPr>
      <w:bookmarkStart w:id="69" w:name="_Toc42673675"/>
      <w:r w:rsidRPr="00C85483">
        <w:t>8</w:t>
      </w:r>
      <w:r w:rsidRPr="00C85483">
        <w:tab/>
        <w:t>Interfacing to the Transport Layer</w:t>
      </w:r>
      <w:bookmarkEnd w:id="69"/>
    </w:p>
    <w:p w14:paraId="22D1CF54" w14:textId="77777777" w:rsidR="007C6214" w:rsidRPr="00C85483" w:rsidRDefault="007C6214" w:rsidP="007C6214">
      <w:pPr>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rsidRPr="00C85483">
        <w:t>In addition to network specific transport mechanisms (e.g. SMS, USSD), an encapsulation of the secured data to the following mechanism is required:</w:t>
      </w:r>
    </w:p>
    <w:p w14:paraId="660B9305" w14:textId="20A70448" w:rsidR="007C6214" w:rsidRPr="00C85483" w:rsidRDefault="007C6214" w:rsidP="007C6214">
      <w:pPr>
        <w:pStyle w:val="B1"/>
      </w:pPr>
      <w:r w:rsidRPr="00DB308E">
        <w:t>CAT_TP</w:t>
      </w:r>
      <w:r w:rsidRPr="00C85483">
        <w:t xml:space="preserve"> according to </w:t>
      </w:r>
      <w:r w:rsidR="000A1658" w:rsidRPr="00DB308E">
        <w:t>ETSI TS 102 127</w:t>
      </w:r>
      <w:r w:rsidR="006E34B7" w:rsidRPr="00DB308E">
        <w:t xml:space="preserve"> [</w:t>
      </w:r>
      <w:r w:rsidR="006E34B7" w:rsidRPr="00595913">
        <w:rPr>
          <w:color w:val="0000FF"/>
        </w:rPr>
        <w:fldChar w:fldCharType="begin"/>
      </w:r>
      <w:r w:rsidR="000A1658" w:rsidRPr="00595913">
        <w:rPr>
          <w:color w:val="0000FF"/>
        </w:rPr>
        <w:instrText xml:space="preserve">REF REF_TS102127 \h </w:instrText>
      </w:r>
      <w:r w:rsidR="006E34B7" w:rsidRPr="00595913">
        <w:rPr>
          <w:color w:val="0000FF"/>
        </w:rPr>
      </w:r>
      <w:r w:rsidR="006E34B7" w:rsidRPr="00595913">
        <w:rPr>
          <w:color w:val="0000FF"/>
        </w:rPr>
        <w:fldChar w:fldCharType="separate"/>
      </w:r>
      <w:r w:rsidR="00D074BE">
        <w:rPr>
          <w:noProof/>
        </w:rPr>
        <w:t>6</w:t>
      </w:r>
      <w:r w:rsidR="006E34B7" w:rsidRPr="00595913">
        <w:rPr>
          <w:color w:val="0000FF"/>
        </w:rPr>
        <w:fldChar w:fldCharType="end"/>
      </w:r>
      <w:r w:rsidR="006E34B7" w:rsidRPr="00DB308E">
        <w:t>]</w:t>
      </w:r>
      <w:r w:rsidRPr="00C85483">
        <w:t>.</w:t>
      </w:r>
    </w:p>
    <w:p w14:paraId="651407EC" w14:textId="77777777" w:rsidR="00D94B43" w:rsidRPr="00C85483" w:rsidRDefault="00D94B43" w:rsidP="005A2AEA">
      <w:pPr>
        <w:pStyle w:val="Heading1"/>
      </w:pPr>
      <w:bookmarkStart w:id="70" w:name="_Toc42673676"/>
      <w:r w:rsidRPr="00C85483">
        <w:t>9</w:t>
      </w:r>
      <w:r w:rsidRPr="00C85483">
        <w:tab/>
        <w:t>Remote Application Management over IP</w:t>
      </w:r>
      <w:bookmarkEnd w:id="70"/>
    </w:p>
    <w:p w14:paraId="4C80D228" w14:textId="77777777" w:rsidR="00A472E0" w:rsidRPr="00C85483" w:rsidRDefault="00A472E0" w:rsidP="001B4AC7">
      <w:pPr>
        <w:pStyle w:val="Heading2"/>
      </w:pPr>
      <w:bookmarkStart w:id="71" w:name="_Toc42673677"/>
      <w:r w:rsidRPr="00C85483">
        <w:t>9.</w:t>
      </w:r>
      <w:r w:rsidR="00FD0932" w:rsidRPr="00C85483">
        <w:t>1</w:t>
      </w:r>
      <w:r w:rsidRPr="00C85483">
        <w:tab/>
      </w:r>
      <w:r w:rsidR="00FD0932" w:rsidRPr="00C85483">
        <w:t>Introduction</w:t>
      </w:r>
      <w:bookmarkEnd w:id="71"/>
    </w:p>
    <w:p w14:paraId="050B382E" w14:textId="1F10BC3B" w:rsidR="00D94B43" w:rsidRPr="00C85483" w:rsidRDefault="00D94B43" w:rsidP="005A2AEA">
      <w:r w:rsidRPr="00C85483">
        <w:t xml:space="preserve">A UICC, compliant with </w:t>
      </w:r>
      <w:r w:rsidRPr="00DB308E">
        <w:t xml:space="preserve">ETSI TS 102 483 </w:t>
      </w:r>
      <w:r w:rsidR="004779F8" w:rsidRPr="00DB308E">
        <w:t>[</w:t>
      </w:r>
      <w:r w:rsidR="004779F8" w:rsidRPr="00595913">
        <w:rPr>
          <w:color w:val="0000FF"/>
        </w:rPr>
        <w:fldChar w:fldCharType="begin"/>
      </w:r>
      <w:r w:rsidR="000A1658" w:rsidRPr="00595913">
        <w:rPr>
          <w:color w:val="0000FF"/>
        </w:rPr>
        <w:instrText xml:space="preserve">REF REF_TS102483 \h </w:instrText>
      </w:r>
      <w:r w:rsidR="004779F8" w:rsidRPr="00595913">
        <w:rPr>
          <w:color w:val="0000FF"/>
        </w:rPr>
      </w:r>
      <w:r w:rsidR="004779F8" w:rsidRPr="00595913">
        <w:rPr>
          <w:color w:val="0000FF"/>
        </w:rPr>
        <w:fldChar w:fldCharType="separate"/>
      </w:r>
      <w:r w:rsidR="00D074BE">
        <w:rPr>
          <w:noProof/>
        </w:rPr>
        <w:t>7</w:t>
      </w:r>
      <w:r w:rsidR="004779F8" w:rsidRPr="00595913">
        <w:rPr>
          <w:color w:val="0000FF"/>
        </w:rPr>
        <w:fldChar w:fldCharType="end"/>
      </w:r>
      <w:r w:rsidR="004779F8" w:rsidRPr="00DB308E">
        <w:t>]</w:t>
      </w:r>
      <w:r w:rsidRPr="00C85483">
        <w:t xml:space="preserve"> describing IP connectivity, may provide application remote management of the UICC over IP.</w:t>
      </w:r>
    </w:p>
    <w:p w14:paraId="1A76E28D" w14:textId="77777777" w:rsidR="00D94B43" w:rsidRPr="00C85483" w:rsidRDefault="00D94B43" w:rsidP="005A2AEA">
      <w:r w:rsidRPr="00C85483">
        <w:t>This feature delivers a management interface that allows a remote entity to manage applications in the UICC through an IP connection to the UICC.</w:t>
      </w:r>
    </w:p>
    <w:p w14:paraId="5DDE0AA5" w14:textId="77777777" w:rsidR="00D94B43" w:rsidRPr="00C85483" w:rsidRDefault="00D94B43" w:rsidP="000B7DEF">
      <w:pPr>
        <w:pStyle w:val="Heading2"/>
      </w:pPr>
      <w:bookmarkStart w:id="72" w:name="_Toc42673678"/>
      <w:r w:rsidRPr="00C85483">
        <w:t>9.</w:t>
      </w:r>
      <w:r w:rsidR="00FD0932" w:rsidRPr="00C85483">
        <w:t>2</w:t>
      </w:r>
      <w:r w:rsidRPr="00C85483">
        <w:tab/>
        <w:t>Transport requirement</w:t>
      </w:r>
      <w:bookmarkEnd w:id="72"/>
    </w:p>
    <w:p w14:paraId="2A4B4A76" w14:textId="39503047" w:rsidR="00D94B43" w:rsidRPr="00C85483" w:rsidRDefault="00D94B43" w:rsidP="005A2AEA">
      <w:r w:rsidRPr="00C85483">
        <w:t>It shall be possible for an authorized remote entity to manage UICC applications and application data remotely over IP.</w:t>
      </w:r>
    </w:p>
    <w:p w14:paraId="257467A3" w14:textId="77777777" w:rsidR="00D94B43" w:rsidRPr="00C85483" w:rsidRDefault="00D94B43" w:rsidP="005A2AEA">
      <w:r w:rsidRPr="00C85483">
        <w:t>The following entities shall be able to initiate a connection between a remote entity and the UICC:</w:t>
      </w:r>
    </w:p>
    <w:p w14:paraId="7DB898BA" w14:textId="77777777" w:rsidR="00D94B43" w:rsidRPr="00C85483" w:rsidRDefault="00D94B43" w:rsidP="005A2AEA">
      <w:pPr>
        <w:pStyle w:val="B1"/>
      </w:pPr>
      <w:r w:rsidRPr="00C85483">
        <w:t>the card issuer</w:t>
      </w:r>
      <w:r w:rsidR="00803BA5" w:rsidRPr="00C85483">
        <w:t>;</w:t>
      </w:r>
    </w:p>
    <w:p w14:paraId="2DC80079" w14:textId="147828A9" w:rsidR="00D94B43" w:rsidRPr="00C85483" w:rsidRDefault="00D94B43" w:rsidP="005A2AEA">
      <w:pPr>
        <w:pStyle w:val="B1"/>
      </w:pPr>
      <w:r w:rsidRPr="00C85483">
        <w:t xml:space="preserve">a third party, if authorized by the card issuer (in the context of Confidential Application requirements mentioned in </w:t>
      </w:r>
      <w:r w:rsidR="000A1658" w:rsidRPr="00DB308E">
        <w:t>ETSI TS 102 412</w:t>
      </w:r>
      <w:r w:rsidR="004779F8" w:rsidRPr="00DB308E">
        <w:t xml:space="preserve"> [</w:t>
      </w:r>
      <w:r w:rsidR="004779F8" w:rsidRPr="00595913">
        <w:rPr>
          <w:color w:val="0000FF"/>
        </w:rPr>
        <w:fldChar w:fldCharType="begin"/>
      </w:r>
      <w:r w:rsidR="000A1658" w:rsidRPr="00595913">
        <w:rPr>
          <w:color w:val="0000FF"/>
        </w:rPr>
        <w:instrText xml:space="preserve">REF REF_TS102412 \h </w:instrText>
      </w:r>
      <w:r w:rsidR="004779F8" w:rsidRPr="00595913">
        <w:rPr>
          <w:color w:val="0000FF"/>
        </w:rPr>
      </w:r>
      <w:r w:rsidR="004779F8" w:rsidRPr="00595913">
        <w:rPr>
          <w:color w:val="0000FF"/>
        </w:rPr>
        <w:fldChar w:fldCharType="separate"/>
      </w:r>
      <w:r w:rsidR="00D074BE">
        <w:rPr>
          <w:noProof/>
        </w:rPr>
        <w:t>8</w:t>
      </w:r>
      <w:r w:rsidR="004779F8" w:rsidRPr="00595913">
        <w:rPr>
          <w:color w:val="0000FF"/>
        </w:rPr>
        <w:fldChar w:fldCharType="end"/>
      </w:r>
      <w:r w:rsidR="004779F8" w:rsidRPr="00DB308E">
        <w:t>]</w:t>
      </w:r>
      <w:r w:rsidR="00803BA5" w:rsidRPr="00C85483">
        <w:t>);</w:t>
      </w:r>
      <w:r w:rsidR="002649C8">
        <w:t xml:space="preserve"> or</w:t>
      </w:r>
    </w:p>
    <w:p w14:paraId="6CC6E0D2" w14:textId="0DBBCCE7" w:rsidR="00D94B43" w:rsidRPr="00C85483" w:rsidRDefault="00D94B43" w:rsidP="00803BA5">
      <w:pPr>
        <w:pStyle w:val="B1"/>
      </w:pPr>
      <w:r w:rsidRPr="00C85483">
        <w:t>an application residing in the UICC, if authorized by the card issuer.</w:t>
      </w:r>
    </w:p>
    <w:p w14:paraId="24ABC157" w14:textId="77777777" w:rsidR="00D94B43" w:rsidRPr="00C85483" w:rsidRDefault="00D94B43" w:rsidP="00803BA5">
      <w:r w:rsidRPr="00C85483">
        <w:t>The transport layer shall ensure reliability of the transport layer, providing retry policy and failure report.</w:t>
      </w:r>
    </w:p>
    <w:p w14:paraId="6C24F38E" w14:textId="77777777" w:rsidR="00D94B43" w:rsidRPr="00C85483" w:rsidRDefault="00D94B43" w:rsidP="000B7DEF">
      <w:pPr>
        <w:pStyle w:val="Heading2"/>
      </w:pPr>
      <w:bookmarkStart w:id="73" w:name="_Toc42673679"/>
      <w:r w:rsidRPr="00C85483">
        <w:t>9.</w:t>
      </w:r>
      <w:r w:rsidR="00FD0932" w:rsidRPr="00C85483">
        <w:t>3</w:t>
      </w:r>
      <w:r w:rsidRPr="00C85483">
        <w:tab/>
        <w:t>Functions requirements</w:t>
      </w:r>
      <w:bookmarkEnd w:id="73"/>
    </w:p>
    <w:p w14:paraId="60A07D54" w14:textId="77777777" w:rsidR="00D94B43" w:rsidRPr="00C85483" w:rsidRDefault="00D94B43" w:rsidP="00D94B43">
      <w:r w:rsidRPr="00C85483">
        <w:t xml:space="preserve">The following functions shall be described: </w:t>
      </w:r>
    </w:p>
    <w:p w14:paraId="07F4EB57" w14:textId="77777777" w:rsidR="00D94B43" w:rsidRPr="00C85483" w:rsidRDefault="00D94B43" w:rsidP="00803BA5">
      <w:pPr>
        <w:pStyle w:val="B1"/>
      </w:pPr>
      <w:r w:rsidRPr="00C85483">
        <w:t>initiating the connection between the remote entity and the UICC;</w:t>
      </w:r>
    </w:p>
    <w:p w14:paraId="59F52AB1" w14:textId="77777777" w:rsidR="00D94B43" w:rsidRPr="00C85483" w:rsidRDefault="00D94B43" w:rsidP="00803BA5">
      <w:pPr>
        <w:pStyle w:val="B1"/>
        <w:rPr>
          <w:rFonts w:eastAsia="MS Mincho"/>
          <w:lang w:eastAsia="ja-JP"/>
        </w:rPr>
      </w:pPr>
      <w:r w:rsidRPr="00C85483">
        <w:t xml:space="preserve">loading, activation and deletion of all types of existing </w:t>
      </w:r>
      <w:r w:rsidRPr="00C85483">
        <w:rPr>
          <w:rFonts w:eastAsia="MS Mincho"/>
          <w:lang w:eastAsia="ja-JP"/>
        </w:rPr>
        <w:t>applications (applet, web-application, servlet) and application resources (static pages</w:t>
      </w:r>
      <w:r w:rsidR="00BB0F70" w:rsidRPr="00C85483">
        <w:rPr>
          <w:rFonts w:eastAsia="MS Mincho"/>
          <w:lang w:eastAsia="ja-JP"/>
        </w:rPr>
        <w:t>,</w:t>
      </w:r>
      <w:r w:rsidR="00803BA5" w:rsidRPr="00C85483">
        <w:rPr>
          <w:rFonts w:eastAsia="MS Mincho"/>
          <w:lang w:eastAsia="ja-JP"/>
        </w:rPr>
        <w:t xml:space="preserve"> etc.</w:t>
      </w:r>
      <w:r w:rsidRPr="00C85483">
        <w:rPr>
          <w:rFonts w:eastAsia="MS Mincho"/>
          <w:lang w:eastAsia="ja-JP"/>
        </w:rPr>
        <w:t>);</w:t>
      </w:r>
    </w:p>
    <w:p w14:paraId="2D73AA15" w14:textId="77777777" w:rsidR="00D94B43" w:rsidRPr="00C85483" w:rsidRDefault="00D94B43" w:rsidP="00803BA5">
      <w:pPr>
        <w:pStyle w:val="B1"/>
        <w:rPr>
          <w:rFonts w:eastAsia="MS Mincho"/>
          <w:lang w:eastAsia="ja-JP"/>
        </w:rPr>
      </w:pPr>
      <w:r w:rsidRPr="00C85483">
        <w:t>updating of provisioned security data (such as keys dedicated to application management) in a secure way;</w:t>
      </w:r>
    </w:p>
    <w:p w14:paraId="4950C30B" w14:textId="77777777" w:rsidR="00D94B43" w:rsidRPr="00C85483" w:rsidRDefault="00D94B43" w:rsidP="00803BA5">
      <w:pPr>
        <w:pStyle w:val="B1"/>
      </w:pPr>
      <w:r w:rsidRPr="00C85483">
        <w:lastRenderedPageBreak/>
        <w:t>diagnosis function such as retrieving the list of applications in the card and the list and amount of memory areas available</w:t>
      </w:r>
      <w:r w:rsidR="00803BA5" w:rsidRPr="00C85483">
        <w:t>.</w:t>
      </w:r>
    </w:p>
    <w:p w14:paraId="3A57478D" w14:textId="5D7A170F" w:rsidR="00D94B43" w:rsidRPr="00C85483" w:rsidRDefault="00D94B43" w:rsidP="00803BA5">
      <w:r w:rsidRPr="00C85483">
        <w:t>It shall be possible to reuse existing IP connection between the remote entity and the UICC.</w:t>
      </w:r>
    </w:p>
    <w:p w14:paraId="4160BBCC" w14:textId="5831E457" w:rsidR="00D94B43" w:rsidRPr="00C85483" w:rsidRDefault="00D94B43" w:rsidP="00803BA5">
      <w:r w:rsidRPr="00C85483">
        <w:t>The formatting of the message shall be independent of the APDU coding.</w:t>
      </w:r>
    </w:p>
    <w:p w14:paraId="37115734" w14:textId="77777777" w:rsidR="00D94B43" w:rsidRPr="00C85483" w:rsidRDefault="00D94B43" w:rsidP="000B7DEF">
      <w:pPr>
        <w:pStyle w:val="Heading2"/>
      </w:pPr>
      <w:bookmarkStart w:id="74" w:name="_Toc42673680"/>
      <w:r w:rsidRPr="00C85483">
        <w:t>9.</w:t>
      </w:r>
      <w:r w:rsidR="00FD0932" w:rsidRPr="00C85483">
        <w:t>4</w:t>
      </w:r>
      <w:r w:rsidRPr="00C85483">
        <w:tab/>
        <w:t>Security requirements</w:t>
      </w:r>
      <w:bookmarkEnd w:id="74"/>
    </w:p>
    <w:p w14:paraId="2F4B346B" w14:textId="77777777" w:rsidR="00D94B43" w:rsidRPr="00C85483" w:rsidRDefault="00D94B43" w:rsidP="00D94B43">
      <w:pPr>
        <w:rPr>
          <w:rFonts w:cs="Arial"/>
        </w:rPr>
      </w:pPr>
      <w:r w:rsidRPr="00C85483">
        <w:rPr>
          <w:rFonts w:cs="Arial"/>
        </w:rPr>
        <w:t>Security mechanisms shall provide:</w:t>
      </w:r>
    </w:p>
    <w:p w14:paraId="7326AE21" w14:textId="77777777" w:rsidR="00D94B43" w:rsidRPr="00C85483" w:rsidRDefault="00D94B43" w:rsidP="00803BA5">
      <w:pPr>
        <w:pStyle w:val="B1"/>
      </w:pPr>
      <w:r w:rsidRPr="00C85483">
        <w:t>mutual authentication between the UICC and the remote entity</w:t>
      </w:r>
      <w:r w:rsidR="00803BA5" w:rsidRPr="00C85483">
        <w:t>;</w:t>
      </w:r>
    </w:p>
    <w:p w14:paraId="2DF33036" w14:textId="77777777" w:rsidR="00D94B43" w:rsidRPr="00C85483" w:rsidRDefault="00D94B43" w:rsidP="00803BA5">
      <w:pPr>
        <w:pStyle w:val="B1"/>
      </w:pPr>
      <w:r w:rsidRPr="00C85483">
        <w:t>message confidentiality</w:t>
      </w:r>
      <w:r w:rsidR="00803BA5" w:rsidRPr="00C85483">
        <w:t>;</w:t>
      </w:r>
    </w:p>
    <w:p w14:paraId="658D43C8" w14:textId="77777777" w:rsidR="00D94B43" w:rsidRPr="00C85483" w:rsidRDefault="00D94B43" w:rsidP="00803BA5">
      <w:pPr>
        <w:pStyle w:val="B1"/>
      </w:pPr>
      <w:r w:rsidRPr="00C85483">
        <w:t>message integrity</w:t>
      </w:r>
      <w:r w:rsidR="00803BA5" w:rsidRPr="00C85483">
        <w:t>;</w:t>
      </w:r>
    </w:p>
    <w:p w14:paraId="776E4A63" w14:textId="77777777" w:rsidR="00D94B43" w:rsidRPr="00C85483" w:rsidRDefault="00803BA5" w:rsidP="00803BA5">
      <w:pPr>
        <w:pStyle w:val="B1"/>
      </w:pPr>
      <w:r w:rsidRPr="00C85483">
        <w:t>anti-replay attack protection.</w:t>
      </w:r>
    </w:p>
    <w:p w14:paraId="5D28A608" w14:textId="2A7CF18C" w:rsidR="00D94B43" w:rsidRPr="00C85483" w:rsidRDefault="00D94B43" w:rsidP="00803BA5">
      <w:r w:rsidRPr="00C85483">
        <w:t>The security shall be extensible as required.</w:t>
      </w:r>
    </w:p>
    <w:p w14:paraId="7B767AA9" w14:textId="77777777" w:rsidR="00D94B43" w:rsidRPr="00C85483" w:rsidRDefault="00D94B43" w:rsidP="00803BA5">
      <w:r w:rsidRPr="00C85483">
        <w:t xml:space="preserve">Indication of proprietary security mechanism and key agreement shall be possible. </w:t>
      </w:r>
    </w:p>
    <w:p w14:paraId="0B4CABF8" w14:textId="77777777" w:rsidR="00D94B43" w:rsidRPr="00C85483" w:rsidRDefault="00D94B43" w:rsidP="00803BA5">
      <w:r w:rsidRPr="00C85483">
        <w:t>Several key sets and algorithms shall be available for the different parties managing this transport la</w:t>
      </w:r>
      <w:r w:rsidR="00803BA5" w:rsidRPr="00C85483">
        <w:t>yer (card issuer, third party</w:t>
      </w:r>
      <w:r w:rsidR="00880E6B" w:rsidRPr="00C85483">
        <w:t>,</w:t>
      </w:r>
      <w:r w:rsidR="00803BA5" w:rsidRPr="00C85483">
        <w:t xml:space="preserve"> etc.)</w:t>
      </w:r>
      <w:r w:rsidRPr="00C85483">
        <w:t>.</w:t>
      </w:r>
    </w:p>
    <w:p w14:paraId="176E0544" w14:textId="77777777" w:rsidR="00D94B43" w:rsidRPr="00C85483" w:rsidRDefault="00D94B43" w:rsidP="00803BA5">
      <w:r w:rsidRPr="00C85483">
        <w:t>Once a connection has been open allowing application remote management, it shall be up to application in the UICC involved in the initiating the transport layer to check the security of the message, before forwarding the message to the receiving application.</w:t>
      </w:r>
    </w:p>
    <w:p w14:paraId="72CCAFB5" w14:textId="77777777" w:rsidR="00D94B43" w:rsidRPr="00C85483" w:rsidRDefault="00D94B43" w:rsidP="004779F8">
      <w:pPr>
        <w:pStyle w:val="Heading2"/>
      </w:pPr>
      <w:bookmarkStart w:id="75" w:name="_Toc42673681"/>
      <w:r w:rsidRPr="00C85483">
        <w:t>9.</w:t>
      </w:r>
      <w:r w:rsidR="00FD0932" w:rsidRPr="00C85483">
        <w:t>5</w:t>
      </w:r>
      <w:r w:rsidRPr="00C85483">
        <w:tab/>
        <w:t>Backward compatibility requirements</w:t>
      </w:r>
      <w:bookmarkEnd w:id="75"/>
    </w:p>
    <w:p w14:paraId="317DA0D3" w14:textId="77777777" w:rsidR="00D94B43" w:rsidRPr="00C85483" w:rsidRDefault="00D94B43" w:rsidP="00D94B43">
      <w:r w:rsidRPr="00C85483">
        <w:t>There shall be a mechanism to reuse legacy Remote Management commands over this new mechanism.</w:t>
      </w:r>
    </w:p>
    <w:p w14:paraId="3B8F920C" w14:textId="7067F1EC" w:rsidR="00841CDC" w:rsidRPr="00C85483" w:rsidRDefault="00841CDC" w:rsidP="000B7DEF">
      <w:pPr>
        <w:pStyle w:val="Heading8"/>
      </w:pPr>
      <w:r w:rsidRPr="00C85483">
        <w:br w:type="page"/>
      </w:r>
      <w:bookmarkStart w:id="76" w:name="_Toc42673682"/>
      <w:r w:rsidRPr="00C85483">
        <w:lastRenderedPageBreak/>
        <w:t>Annex A (informative</w:t>
      </w:r>
      <w:r w:rsidR="00000226" w:rsidRPr="00C85483">
        <w:t>):</w:t>
      </w:r>
      <w:r w:rsidR="00000226" w:rsidRPr="00C85483">
        <w:br/>
      </w:r>
      <w:r w:rsidR="00701924" w:rsidRPr="00C85483">
        <w:t>Change h</w:t>
      </w:r>
      <w:r w:rsidRPr="00C85483">
        <w:t>istory</w:t>
      </w:r>
      <w:bookmarkEnd w:id="76"/>
    </w:p>
    <w:p w14:paraId="0DE2B692" w14:textId="77777777" w:rsidR="00841CDC" w:rsidRPr="00C85483" w:rsidRDefault="00841CDC">
      <w:r w:rsidRPr="00C85483">
        <w:t>This annex lists all changes made to the present document.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0"/>
        <w:gridCol w:w="1411"/>
        <w:gridCol w:w="4118"/>
        <w:gridCol w:w="706"/>
        <w:gridCol w:w="711"/>
      </w:tblGrid>
      <w:tr w:rsidR="00385384" w:rsidRPr="00C85483" w14:paraId="2B54B4A0" w14:textId="77777777" w:rsidTr="00385384">
        <w:trPr>
          <w:cantSplit/>
          <w:jc w:val="center"/>
        </w:trPr>
        <w:tc>
          <w:tcPr>
            <w:tcW w:w="8646" w:type="dxa"/>
            <w:gridSpan w:val="6"/>
            <w:tcBorders>
              <w:bottom w:val="nil"/>
            </w:tcBorders>
            <w:shd w:val="solid" w:color="FFFFFF" w:fill="auto"/>
          </w:tcPr>
          <w:p w14:paraId="4D82BB35" w14:textId="77777777" w:rsidR="00385384" w:rsidRPr="00C85483" w:rsidRDefault="00385384" w:rsidP="00275D67">
            <w:pPr>
              <w:pStyle w:val="TAH"/>
            </w:pPr>
            <w:r w:rsidRPr="00C85483">
              <w:t>History Table</w:t>
            </w:r>
          </w:p>
        </w:tc>
      </w:tr>
      <w:tr w:rsidR="00385384" w:rsidRPr="00C85483" w14:paraId="66655DC4" w14:textId="77777777" w:rsidTr="00B477DB">
        <w:trPr>
          <w:jc w:val="center"/>
        </w:trPr>
        <w:tc>
          <w:tcPr>
            <w:tcW w:w="800" w:type="dxa"/>
            <w:shd w:val="pct10" w:color="auto" w:fill="FFFFFF"/>
          </w:tcPr>
          <w:p w14:paraId="6BA225D4" w14:textId="77777777" w:rsidR="00385384" w:rsidRPr="00C85483" w:rsidRDefault="00385384" w:rsidP="00275D67">
            <w:pPr>
              <w:pStyle w:val="TAH"/>
              <w:rPr>
                <w:sz w:val="16"/>
              </w:rPr>
            </w:pPr>
            <w:r w:rsidRPr="00C85483">
              <w:rPr>
                <w:sz w:val="16"/>
              </w:rPr>
              <w:t>Date</w:t>
            </w:r>
          </w:p>
        </w:tc>
        <w:tc>
          <w:tcPr>
            <w:tcW w:w="900" w:type="dxa"/>
            <w:shd w:val="pct10" w:color="auto" w:fill="FFFFFF"/>
          </w:tcPr>
          <w:p w14:paraId="46922FB3" w14:textId="77777777" w:rsidR="00385384" w:rsidRPr="00C85483" w:rsidRDefault="00385384" w:rsidP="00275D67">
            <w:pPr>
              <w:pStyle w:val="TAH"/>
              <w:rPr>
                <w:sz w:val="16"/>
              </w:rPr>
            </w:pPr>
            <w:r w:rsidRPr="00C85483">
              <w:rPr>
                <w:sz w:val="16"/>
              </w:rPr>
              <w:t>Meeting</w:t>
            </w:r>
          </w:p>
        </w:tc>
        <w:tc>
          <w:tcPr>
            <w:tcW w:w="1411" w:type="dxa"/>
            <w:shd w:val="pct10" w:color="auto" w:fill="FFFFFF"/>
          </w:tcPr>
          <w:p w14:paraId="713CBF44" w14:textId="77777777" w:rsidR="00385384" w:rsidRPr="00C85483" w:rsidRDefault="00385384" w:rsidP="00275D67">
            <w:pPr>
              <w:pStyle w:val="TAH"/>
              <w:rPr>
                <w:sz w:val="16"/>
              </w:rPr>
            </w:pPr>
            <w:r w:rsidRPr="00C85483">
              <w:rPr>
                <w:sz w:val="16"/>
              </w:rPr>
              <w:t>Tdoc</w:t>
            </w:r>
          </w:p>
        </w:tc>
        <w:tc>
          <w:tcPr>
            <w:tcW w:w="4118" w:type="dxa"/>
            <w:shd w:val="pct10" w:color="auto" w:fill="FFFFFF"/>
          </w:tcPr>
          <w:p w14:paraId="42827A5B" w14:textId="77777777" w:rsidR="00385384" w:rsidRPr="00C85483" w:rsidRDefault="00385384" w:rsidP="00275D67">
            <w:pPr>
              <w:pStyle w:val="TAH"/>
              <w:rPr>
                <w:sz w:val="16"/>
              </w:rPr>
            </w:pPr>
            <w:r w:rsidRPr="00C85483">
              <w:rPr>
                <w:sz w:val="16"/>
              </w:rPr>
              <w:t>Changes</w:t>
            </w:r>
          </w:p>
        </w:tc>
        <w:tc>
          <w:tcPr>
            <w:tcW w:w="706" w:type="dxa"/>
            <w:shd w:val="pct10" w:color="auto" w:fill="FFFFFF"/>
          </w:tcPr>
          <w:p w14:paraId="229CC935" w14:textId="77777777" w:rsidR="00385384" w:rsidRPr="00C85483" w:rsidRDefault="00385384" w:rsidP="00275D67">
            <w:pPr>
              <w:pStyle w:val="TAH"/>
              <w:rPr>
                <w:sz w:val="16"/>
              </w:rPr>
            </w:pPr>
            <w:r w:rsidRPr="00C85483">
              <w:rPr>
                <w:sz w:val="16"/>
              </w:rPr>
              <w:t>Old</w:t>
            </w:r>
          </w:p>
        </w:tc>
        <w:tc>
          <w:tcPr>
            <w:tcW w:w="711" w:type="dxa"/>
            <w:shd w:val="pct10" w:color="auto" w:fill="FFFFFF"/>
          </w:tcPr>
          <w:p w14:paraId="73DFA90D" w14:textId="77777777" w:rsidR="00385384" w:rsidRPr="00C85483" w:rsidRDefault="00385384" w:rsidP="00275D67">
            <w:pPr>
              <w:pStyle w:val="TAH"/>
              <w:rPr>
                <w:sz w:val="16"/>
              </w:rPr>
            </w:pPr>
            <w:r w:rsidRPr="00C85483">
              <w:rPr>
                <w:sz w:val="16"/>
              </w:rPr>
              <w:t>New</w:t>
            </w:r>
          </w:p>
        </w:tc>
      </w:tr>
      <w:tr w:rsidR="00385384" w:rsidRPr="00C85483" w14:paraId="4BBDF701" w14:textId="77777777" w:rsidTr="00B477DB">
        <w:trPr>
          <w:jc w:val="center"/>
        </w:trPr>
        <w:tc>
          <w:tcPr>
            <w:tcW w:w="800" w:type="dxa"/>
            <w:tcBorders>
              <w:bottom w:val="nil"/>
            </w:tcBorders>
            <w:shd w:val="solid" w:color="FFFFFF" w:fill="auto"/>
          </w:tcPr>
          <w:p w14:paraId="59CB26C1" w14:textId="77777777" w:rsidR="00385384" w:rsidRPr="00C85483" w:rsidRDefault="00385384" w:rsidP="00275D67">
            <w:pPr>
              <w:pStyle w:val="TAL"/>
              <w:rPr>
                <w:sz w:val="16"/>
              </w:rPr>
            </w:pPr>
            <w:r w:rsidRPr="00C85483">
              <w:rPr>
                <w:sz w:val="16"/>
              </w:rPr>
              <w:t>2002</w:t>
            </w:r>
            <w:r w:rsidRPr="00C85483">
              <w:rPr>
                <w:sz w:val="16"/>
              </w:rPr>
              <w:noBreakHyphen/>
              <w:t>03</w:t>
            </w:r>
          </w:p>
        </w:tc>
        <w:tc>
          <w:tcPr>
            <w:tcW w:w="900" w:type="dxa"/>
            <w:tcBorders>
              <w:bottom w:val="nil"/>
            </w:tcBorders>
            <w:shd w:val="solid" w:color="FFFFFF" w:fill="auto"/>
          </w:tcPr>
          <w:p w14:paraId="619AB24C" w14:textId="77777777" w:rsidR="00385384" w:rsidRPr="00C85483" w:rsidRDefault="00385384" w:rsidP="00275D67">
            <w:pPr>
              <w:pStyle w:val="TAL"/>
              <w:rPr>
                <w:sz w:val="16"/>
              </w:rPr>
            </w:pPr>
            <w:r w:rsidRPr="00C85483">
              <w:rPr>
                <w:sz w:val="16"/>
              </w:rPr>
              <w:t>SCP#9</w:t>
            </w:r>
          </w:p>
        </w:tc>
        <w:tc>
          <w:tcPr>
            <w:tcW w:w="1411" w:type="dxa"/>
            <w:tcBorders>
              <w:bottom w:val="nil"/>
            </w:tcBorders>
            <w:shd w:val="solid" w:color="FFFFFF" w:fill="auto"/>
          </w:tcPr>
          <w:p w14:paraId="06B6F4F0" w14:textId="77777777" w:rsidR="00385384" w:rsidRPr="00C85483" w:rsidRDefault="00385384" w:rsidP="00275D67">
            <w:pPr>
              <w:pStyle w:val="TAL"/>
              <w:rPr>
                <w:sz w:val="16"/>
              </w:rPr>
            </w:pPr>
            <w:r w:rsidRPr="00C85483">
              <w:rPr>
                <w:sz w:val="16"/>
              </w:rPr>
              <w:t>SCP</w:t>
            </w:r>
            <w:r w:rsidRPr="00C85483">
              <w:rPr>
                <w:sz w:val="16"/>
              </w:rPr>
              <w:noBreakHyphen/>
              <w:t>020055</w:t>
            </w:r>
          </w:p>
        </w:tc>
        <w:tc>
          <w:tcPr>
            <w:tcW w:w="4118" w:type="dxa"/>
            <w:tcBorders>
              <w:bottom w:val="nil"/>
            </w:tcBorders>
            <w:shd w:val="solid" w:color="FFFFFF" w:fill="auto"/>
          </w:tcPr>
          <w:p w14:paraId="33DF612C" w14:textId="77777777" w:rsidR="00385384" w:rsidRPr="00C85483" w:rsidRDefault="00385384" w:rsidP="00275D67">
            <w:pPr>
              <w:pStyle w:val="TAL"/>
              <w:rPr>
                <w:sz w:val="16"/>
              </w:rPr>
            </w:pPr>
            <w:r w:rsidRPr="00C85483">
              <w:rPr>
                <w:sz w:val="16"/>
              </w:rPr>
              <w:t xml:space="preserve">Editorial changes after discussion at SCP#9. This version has been sent to the ETSI secretariat for publication in March 2002 as </w:t>
            </w:r>
            <w:r w:rsidR="002F11AB" w:rsidRPr="00DB308E">
              <w:rPr>
                <w:sz w:val="16"/>
              </w:rPr>
              <w:t>ETSI TS 102 224</w:t>
            </w:r>
            <w:r w:rsidRPr="00C85483">
              <w:rPr>
                <w:sz w:val="16"/>
              </w:rPr>
              <w:t xml:space="preserve"> V6.0.0. No technical changes compared to V2.0.0</w:t>
            </w:r>
          </w:p>
        </w:tc>
        <w:tc>
          <w:tcPr>
            <w:tcW w:w="706" w:type="dxa"/>
            <w:tcBorders>
              <w:bottom w:val="nil"/>
            </w:tcBorders>
            <w:shd w:val="solid" w:color="FFFFFF" w:fill="auto"/>
          </w:tcPr>
          <w:p w14:paraId="1B9FA17D" w14:textId="77777777" w:rsidR="00385384" w:rsidRPr="00C85483" w:rsidRDefault="00385384" w:rsidP="00275D67">
            <w:pPr>
              <w:pStyle w:val="TAC"/>
            </w:pPr>
            <w:r w:rsidRPr="00C85483">
              <w:t>2.0.0</w:t>
            </w:r>
          </w:p>
        </w:tc>
        <w:tc>
          <w:tcPr>
            <w:tcW w:w="711" w:type="dxa"/>
            <w:tcBorders>
              <w:bottom w:val="nil"/>
            </w:tcBorders>
            <w:shd w:val="solid" w:color="FFFFFF" w:fill="auto"/>
          </w:tcPr>
          <w:p w14:paraId="5602FD58" w14:textId="77777777" w:rsidR="00385384" w:rsidRPr="00C85483" w:rsidRDefault="00385384" w:rsidP="00275D67">
            <w:pPr>
              <w:pStyle w:val="TAC"/>
            </w:pPr>
            <w:r w:rsidRPr="00C85483">
              <w:t>6.0.0</w:t>
            </w:r>
          </w:p>
        </w:tc>
      </w:tr>
      <w:tr w:rsidR="00385384" w:rsidRPr="00C85483" w14:paraId="28668CD3" w14:textId="77777777" w:rsidTr="00B477DB">
        <w:trPr>
          <w:jc w:val="center"/>
        </w:trPr>
        <w:tc>
          <w:tcPr>
            <w:tcW w:w="800" w:type="dxa"/>
            <w:tcBorders>
              <w:bottom w:val="nil"/>
            </w:tcBorders>
            <w:shd w:val="solid" w:color="FFFFFF" w:fill="auto"/>
          </w:tcPr>
          <w:p w14:paraId="51B9B9A1" w14:textId="77777777" w:rsidR="00385384" w:rsidRPr="00C85483" w:rsidRDefault="00385384" w:rsidP="00275D67">
            <w:pPr>
              <w:pStyle w:val="TAL"/>
              <w:rPr>
                <w:sz w:val="16"/>
              </w:rPr>
            </w:pPr>
            <w:r w:rsidRPr="00C85483">
              <w:rPr>
                <w:sz w:val="16"/>
              </w:rPr>
              <w:t>2004</w:t>
            </w:r>
          </w:p>
        </w:tc>
        <w:tc>
          <w:tcPr>
            <w:tcW w:w="900" w:type="dxa"/>
            <w:tcBorders>
              <w:bottom w:val="nil"/>
            </w:tcBorders>
            <w:shd w:val="solid" w:color="FFFFFF" w:fill="auto"/>
          </w:tcPr>
          <w:p w14:paraId="5D132E47" w14:textId="77777777" w:rsidR="00385384" w:rsidRPr="00C85483" w:rsidRDefault="00385384" w:rsidP="00275D67">
            <w:pPr>
              <w:pStyle w:val="TAL"/>
              <w:rPr>
                <w:sz w:val="16"/>
              </w:rPr>
            </w:pPr>
            <w:r w:rsidRPr="00C85483">
              <w:rPr>
                <w:sz w:val="16"/>
              </w:rPr>
              <w:t>SCP#19</w:t>
            </w:r>
          </w:p>
        </w:tc>
        <w:tc>
          <w:tcPr>
            <w:tcW w:w="1411" w:type="dxa"/>
            <w:tcBorders>
              <w:bottom w:val="nil"/>
            </w:tcBorders>
            <w:shd w:val="solid" w:color="FFFFFF" w:fill="auto"/>
          </w:tcPr>
          <w:p w14:paraId="43E33D00" w14:textId="77777777" w:rsidR="00385384" w:rsidRPr="00C85483" w:rsidRDefault="00385384" w:rsidP="00275D67">
            <w:pPr>
              <w:pStyle w:val="TAL"/>
              <w:rPr>
                <w:sz w:val="16"/>
              </w:rPr>
            </w:pPr>
            <w:r w:rsidRPr="00C85483">
              <w:rPr>
                <w:sz w:val="16"/>
              </w:rPr>
              <w:t>SCP</w:t>
            </w:r>
            <w:r w:rsidRPr="00C85483">
              <w:rPr>
                <w:sz w:val="16"/>
              </w:rPr>
              <w:noBreakHyphen/>
              <w:t>040457</w:t>
            </w:r>
          </w:p>
        </w:tc>
        <w:tc>
          <w:tcPr>
            <w:tcW w:w="4118" w:type="dxa"/>
            <w:tcBorders>
              <w:bottom w:val="nil"/>
            </w:tcBorders>
            <w:shd w:val="solid" w:color="FFFFFF" w:fill="auto"/>
          </w:tcPr>
          <w:p w14:paraId="7FA7EF5B" w14:textId="77777777" w:rsidR="00385384" w:rsidRPr="00C85483" w:rsidRDefault="00385384" w:rsidP="00275D67">
            <w:pPr>
              <w:pStyle w:val="TAL"/>
              <w:rPr>
                <w:sz w:val="16"/>
              </w:rPr>
            </w:pPr>
            <w:r w:rsidRPr="00C85483">
              <w:rPr>
                <w:sz w:val="16"/>
              </w:rPr>
              <w:t>Clarification for non</w:t>
            </w:r>
            <w:r w:rsidRPr="00C85483">
              <w:rPr>
                <w:sz w:val="16"/>
              </w:rPr>
              <w:noBreakHyphen/>
              <w:t>specific references</w:t>
            </w:r>
          </w:p>
        </w:tc>
        <w:tc>
          <w:tcPr>
            <w:tcW w:w="706" w:type="dxa"/>
            <w:tcBorders>
              <w:bottom w:val="nil"/>
            </w:tcBorders>
            <w:shd w:val="solid" w:color="FFFFFF" w:fill="auto"/>
          </w:tcPr>
          <w:p w14:paraId="68966566" w14:textId="77777777" w:rsidR="00385384" w:rsidRPr="00C85483" w:rsidRDefault="00385384" w:rsidP="00275D67">
            <w:pPr>
              <w:pStyle w:val="TAC"/>
            </w:pPr>
            <w:r w:rsidRPr="00C85483">
              <w:t>6.0.0</w:t>
            </w:r>
          </w:p>
        </w:tc>
        <w:tc>
          <w:tcPr>
            <w:tcW w:w="711" w:type="dxa"/>
            <w:tcBorders>
              <w:bottom w:val="nil"/>
            </w:tcBorders>
            <w:shd w:val="solid" w:color="FFFFFF" w:fill="auto"/>
          </w:tcPr>
          <w:p w14:paraId="6CBCF742" w14:textId="77777777" w:rsidR="00385384" w:rsidRPr="00C85483" w:rsidRDefault="00385384" w:rsidP="00275D67">
            <w:pPr>
              <w:pStyle w:val="TAC"/>
            </w:pPr>
            <w:r w:rsidRPr="00C85483">
              <w:t>6.1.0</w:t>
            </w:r>
          </w:p>
        </w:tc>
      </w:tr>
      <w:tr w:rsidR="00385384" w:rsidRPr="00C85483" w14:paraId="69D7FFC1" w14:textId="77777777" w:rsidTr="00B477DB">
        <w:trPr>
          <w:jc w:val="center"/>
        </w:trPr>
        <w:tc>
          <w:tcPr>
            <w:tcW w:w="800" w:type="dxa"/>
            <w:tcBorders>
              <w:bottom w:val="nil"/>
            </w:tcBorders>
            <w:shd w:val="solid" w:color="FFFFFF" w:fill="auto"/>
          </w:tcPr>
          <w:p w14:paraId="01353939" w14:textId="77777777" w:rsidR="00385384" w:rsidRPr="00C85483" w:rsidRDefault="00385384" w:rsidP="00275D67">
            <w:pPr>
              <w:pStyle w:val="TAL"/>
              <w:rPr>
                <w:sz w:val="16"/>
              </w:rPr>
            </w:pPr>
            <w:r w:rsidRPr="00C85483">
              <w:rPr>
                <w:sz w:val="16"/>
              </w:rPr>
              <w:t>2005-12</w:t>
            </w:r>
          </w:p>
        </w:tc>
        <w:tc>
          <w:tcPr>
            <w:tcW w:w="900" w:type="dxa"/>
            <w:tcBorders>
              <w:bottom w:val="nil"/>
            </w:tcBorders>
            <w:shd w:val="solid" w:color="FFFFFF" w:fill="auto"/>
          </w:tcPr>
          <w:p w14:paraId="71E0E684" w14:textId="77777777" w:rsidR="00385384" w:rsidRPr="00C85483" w:rsidRDefault="00385384" w:rsidP="00275D67">
            <w:pPr>
              <w:pStyle w:val="TAL"/>
              <w:rPr>
                <w:sz w:val="16"/>
              </w:rPr>
            </w:pPr>
            <w:r w:rsidRPr="00C85483">
              <w:rPr>
                <w:sz w:val="16"/>
              </w:rPr>
              <w:t>SCP#23</w:t>
            </w:r>
          </w:p>
        </w:tc>
        <w:tc>
          <w:tcPr>
            <w:tcW w:w="1411" w:type="dxa"/>
            <w:tcBorders>
              <w:bottom w:val="nil"/>
            </w:tcBorders>
            <w:shd w:val="solid" w:color="FFFFFF" w:fill="auto"/>
          </w:tcPr>
          <w:p w14:paraId="5BF8599A" w14:textId="77777777" w:rsidR="00385384" w:rsidRPr="00C85483" w:rsidRDefault="00385384" w:rsidP="00275D67">
            <w:pPr>
              <w:pStyle w:val="TAL"/>
              <w:rPr>
                <w:sz w:val="16"/>
              </w:rPr>
            </w:pPr>
            <w:r w:rsidRPr="00C85483">
              <w:rPr>
                <w:sz w:val="16"/>
              </w:rPr>
              <w:t>SCP-050520</w:t>
            </w:r>
          </w:p>
        </w:tc>
        <w:tc>
          <w:tcPr>
            <w:tcW w:w="4118" w:type="dxa"/>
            <w:tcBorders>
              <w:bottom w:val="nil"/>
            </w:tcBorders>
            <w:shd w:val="solid" w:color="FFFFFF" w:fill="auto"/>
          </w:tcPr>
          <w:p w14:paraId="619253DE" w14:textId="77777777" w:rsidR="00385384" w:rsidRPr="00C85483" w:rsidRDefault="00385384" w:rsidP="00275D67">
            <w:pPr>
              <w:pStyle w:val="TAL"/>
              <w:rPr>
                <w:sz w:val="16"/>
              </w:rPr>
            </w:pPr>
            <w:r w:rsidRPr="00C85483">
              <w:rPr>
                <w:sz w:val="16"/>
              </w:rPr>
              <w:t>Requirement for user notification after execution of an OTA request.</w:t>
            </w:r>
          </w:p>
        </w:tc>
        <w:tc>
          <w:tcPr>
            <w:tcW w:w="706" w:type="dxa"/>
            <w:tcBorders>
              <w:bottom w:val="nil"/>
            </w:tcBorders>
            <w:shd w:val="solid" w:color="FFFFFF" w:fill="auto"/>
          </w:tcPr>
          <w:p w14:paraId="45A84D34" w14:textId="77777777" w:rsidR="00385384" w:rsidRPr="00C85483" w:rsidRDefault="00385384" w:rsidP="00275D67">
            <w:pPr>
              <w:pStyle w:val="TAC"/>
            </w:pPr>
            <w:r w:rsidRPr="00C85483">
              <w:t>6.1.0</w:t>
            </w:r>
          </w:p>
        </w:tc>
        <w:tc>
          <w:tcPr>
            <w:tcW w:w="711" w:type="dxa"/>
            <w:tcBorders>
              <w:bottom w:val="nil"/>
            </w:tcBorders>
            <w:shd w:val="solid" w:color="FFFFFF" w:fill="auto"/>
          </w:tcPr>
          <w:p w14:paraId="64A6B0C2" w14:textId="77777777" w:rsidR="00385384" w:rsidRPr="00C85483" w:rsidRDefault="00385384" w:rsidP="00275D67">
            <w:pPr>
              <w:pStyle w:val="TAC"/>
            </w:pPr>
            <w:r w:rsidRPr="00C85483">
              <w:t>7.0.0</w:t>
            </w:r>
          </w:p>
        </w:tc>
      </w:tr>
      <w:tr w:rsidR="00385384" w:rsidRPr="00C85483" w14:paraId="771B9F9F" w14:textId="77777777" w:rsidTr="00B477DB">
        <w:trPr>
          <w:jc w:val="center"/>
        </w:trPr>
        <w:tc>
          <w:tcPr>
            <w:tcW w:w="800" w:type="dxa"/>
            <w:shd w:val="solid" w:color="FFFFFF" w:fill="auto"/>
          </w:tcPr>
          <w:p w14:paraId="1E7B83EE" w14:textId="77777777" w:rsidR="00385384" w:rsidRPr="00C85483" w:rsidRDefault="00385384" w:rsidP="00275D67">
            <w:pPr>
              <w:pStyle w:val="TAL"/>
              <w:rPr>
                <w:sz w:val="16"/>
              </w:rPr>
            </w:pPr>
            <w:r w:rsidRPr="00C85483">
              <w:rPr>
                <w:sz w:val="16"/>
              </w:rPr>
              <w:t>2006-09</w:t>
            </w:r>
          </w:p>
        </w:tc>
        <w:tc>
          <w:tcPr>
            <w:tcW w:w="900" w:type="dxa"/>
            <w:shd w:val="solid" w:color="FFFFFF" w:fill="auto"/>
          </w:tcPr>
          <w:p w14:paraId="0380FBC2" w14:textId="77777777" w:rsidR="00385384" w:rsidRPr="00C85483" w:rsidRDefault="00385384" w:rsidP="00275D67">
            <w:pPr>
              <w:pStyle w:val="TAL"/>
              <w:rPr>
                <w:sz w:val="16"/>
              </w:rPr>
            </w:pPr>
            <w:r w:rsidRPr="00C85483">
              <w:rPr>
                <w:sz w:val="16"/>
              </w:rPr>
              <w:t>SCP#27</w:t>
            </w:r>
          </w:p>
        </w:tc>
        <w:tc>
          <w:tcPr>
            <w:tcW w:w="1411" w:type="dxa"/>
            <w:shd w:val="solid" w:color="FFFFFF" w:fill="auto"/>
          </w:tcPr>
          <w:p w14:paraId="06470118" w14:textId="77777777" w:rsidR="00385384" w:rsidRPr="00C85483" w:rsidRDefault="00385384" w:rsidP="00275D67">
            <w:pPr>
              <w:pStyle w:val="TAL"/>
              <w:rPr>
                <w:sz w:val="16"/>
              </w:rPr>
            </w:pPr>
            <w:r w:rsidRPr="00C85483">
              <w:rPr>
                <w:sz w:val="16"/>
              </w:rPr>
              <w:t>SCP-060490</w:t>
            </w:r>
          </w:p>
        </w:tc>
        <w:tc>
          <w:tcPr>
            <w:tcW w:w="4118" w:type="dxa"/>
            <w:shd w:val="solid" w:color="FFFFFF" w:fill="auto"/>
          </w:tcPr>
          <w:p w14:paraId="6D01B15C" w14:textId="445650C9" w:rsidR="00385384" w:rsidRPr="00C85483" w:rsidRDefault="00385384" w:rsidP="00275D67">
            <w:pPr>
              <w:pStyle w:val="TAL"/>
              <w:rPr>
                <w:sz w:val="16"/>
              </w:rPr>
            </w:pPr>
            <w:r w:rsidRPr="00C85483">
              <w:rPr>
                <w:sz w:val="16"/>
              </w:rPr>
              <w:t xml:space="preserve">Alignment with </w:t>
            </w:r>
            <w:r w:rsidR="002F11AB" w:rsidRPr="00DB308E">
              <w:rPr>
                <w:sz w:val="16"/>
              </w:rPr>
              <w:t>ETSI TS 102 225</w:t>
            </w:r>
            <w:r w:rsidRPr="00DB308E">
              <w:rPr>
                <w:sz w:val="16"/>
              </w:rPr>
              <w:t xml:space="preserve"> </w:t>
            </w:r>
            <w:r w:rsidRPr="00C85483">
              <w:rPr>
                <w:sz w:val="16"/>
              </w:rPr>
              <w:t xml:space="preserve">concerning </w:t>
            </w:r>
            <w:r w:rsidRPr="00DB308E">
              <w:rPr>
                <w:sz w:val="16"/>
              </w:rPr>
              <w:t>CAT_TP</w:t>
            </w:r>
            <w:r w:rsidRPr="00C85483">
              <w:rPr>
                <w:sz w:val="16"/>
              </w:rPr>
              <w:t xml:space="preserve"> as transport layer</w:t>
            </w:r>
          </w:p>
        </w:tc>
        <w:tc>
          <w:tcPr>
            <w:tcW w:w="706" w:type="dxa"/>
            <w:shd w:val="solid" w:color="FFFFFF" w:fill="auto"/>
          </w:tcPr>
          <w:p w14:paraId="74FE06BD" w14:textId="77777777" w:rsidR="00385384" w:rsidRPr="00C85483" w:rsidRDefault="00385384" w:rsidP="00275D67">
            <w:pPr>
              <w:pStyle w:val="TAC"/>
            </w:pPr>
            <w:r w:rsidRPr="00C85483">
              <w:t>7.0.0</w:t>
            </w:r>
          </w:p>
        </w:tc>
        <w:tc>
          <w:tcPr>
            <w:tcW w:w="711" w:type="dxa"/>
            <w:shd w:val="solid" w:color="FFFFFF" w:fill="auto"/>
          </w:tcPr>
          <w:p w14:paraId="5055654A" w14:textId="77777777" w:rsidR="00385384" w:rsidRPr="00C85483" w:rsidRDefault="00385384" w:rsidP="00275D67">
            <w:pPr>
              <w:pStyle w:val="TAC"/>
            </w:pPr>
            <w:r w:rsidRPr="00C85483">
              <w:t>7.1.0</w:t>
            </w:r>
          </w:p>
        </w:tc>
      </w:tr>
      <w:tr w:rsidR="00385384" w:rsidRPr="00C85483" w14:paraId="089F4C20" w14:textId="77777777" w:rsidTr="00B477DB">
        <w:trPr>
          <w:jc w:val="center"/>
        </w:trPr>
        <w:tc>
          <w:tcPr>
            <w:tcW w:w="800" w:type="dxa"/>
            <w:tcBorders>
              <w:bottom w:val="single" w:sz="6" w:space="0" w:color="auto"/>
            </w:tcBorders>
            <w:shd w:val="solid" w:color="FFFFFF" w:fill="auto"/>
          </w:tcPr>
          <w:p w14:paraId="79C78B7F" w14:textId="77777777" w:rsidR="00385384" w:rsidRPr="00C85483" w:rsidRDefault="00385384" w:rsidP="00275D67">
            <w:pPr>
              <w:pStyle w:val="TAL"/>
              <w:rPr>
                <w:sz w:val="16"/>
              </w:rPr>
            </w:pPr>
            <w:r w:rsidRPr="00C85483">
              <w:rPr>
                <w:sz w:val="16"/>
              </w:rPr>
              <w:t>2008-07</w:t>
            </w:r>
          </w:p>
        </w:tc>
        <w:tc>
          <w:tcPr>
            <w:tcW w:w="900" w:type="dxa"/>
            <w:tcBorders>
              <w:bottom w:val="single" w:sz="6" w:space="0" w:color="auto"/>
            </w:tcBorders>
            <w:shd w:val="solid" w:color="FFFFFF" w:fill="auto"/>
          </w:tcPr>
          <w:p w14:paraId="773F8756" w14:textId="77777777" w:rsidR="00385384" w:rsidRPr="00C85483" w:rsidRDefault="00385384" w:rsidP="00275D67">
            <w:pPr>
              <w:pStyle w:val="TAL"/>
              <w:rPr>
                <w:sz w:val="16"/>
              </w:rPr>
            </w:pPr>
            <w:r w:rsidRPr="00C85483">
              <w:rPr>
                <w:sz w:val="16"/>
              </w:rPr>
              <w:t>SCP #38</w:t>
            </w:r>
          </w:p>
        </w:tc>
        <w:tc>
          <w:tcPr>
            <w:tcW w:w="1411" w:type="dxa"/>
            <w:tcBorders>
              <w:bottom w:val="single" w:sz="6" w:space="0" w:color="auto"/>
            </w:tcBorders>
            <w:shd w:val="solid" w:color="FFFFFF" w:fill="auto"/>
          </w:tcPr>
          <w:p w14:paraId="5B37E65A" w14:textId="77777777" w:rsidR="00385384" w:rsidRPr="00C85483" w:rsidRDefault="00385384" w:rsidP="00275D67">
            <w:pPr>
              <w:pStyle w:val="TAL"/>
              <w:rPr>
                <w:sz w:val="16"/>
              </w:rPr>
            </w:pPr>
            <w:r w:rsidRPr="00C85483">
              <w:rPr>
                <w:sz w:val="16"/>
              </w:rPr>
              <w:t>SCP-080345</w:t>
            </w:r>
          </w:p>
        </w:tc>
        <w:tc>
          <w:tcPr>
            <w:tcW w:w="4118" w:type="dxa"/>
            <w:tcBorders>
              <w:bottom w:val="single" w:sz="6" w:space="0" w:color="auto"/>
            </w:tcBorders>
            <w:shd w:val="solid" w:color="FFFFFF" w:fill="auto"/>
          </w:tcPr>
          <w:p w14:paraId="0A8CEB22" w14:textId="77777777" w:rsidR="00385384" w:rsidRPr="00C85483" w:rsidRDefault="00385384" w:rsidP="00275D67">
            <w:pPr>
              <w:pStyle w:val="TAL"/>
              <w:rPr>
                <w:sz w:val="16"/>
              </w:rPr>
            </w:pPr>
            <w:r w:rsidRPr="00C85483">
              <w:rPr>
                <w:sz w:val="16"/>
              </w:rPr>
              <w:t>Addition of requirements for cryptographic algorithms</w:t>
            </w:r>
          </w:p>
        </w:tc>
        <w:tc>
          <w:tcPr>
            <w:tcW w:w="706" w:type="dxa"/>
            <w:tcBorders>
              <w:bottom w:val="single" w:sz="6" w:space="0" w:color="auto"/>
            </w:tcBorders>
            <w:shd w:val="solid" w:color="FFFFFF" w:fill="auto"/>
          </w:tcPr>
          <w:p w14:paraId="5B25220F" w14:textId="77777777" w:rsidR="00385384" w:rsidRPr="00C85483" w:rsidRDefault="00385384" w:rsidP="00275D67">
            <w:pPr>
              <w:pStyle w:val="TAC"/>
            </w:pPr>
            <w:r w:rsidRPr="00C85483">
              <w:t>7.1.0</w:t>
            </w:r>
          </w:p>
        </w:tc>
        <w:tc>
          <w:tcPr>
            <w:tcW w:w="711" w:type="dxa"/>
            <w:tcBorders>
              <w:bottom w:val="single" w:sz="6" w:space="0" w:color="auto"/>
            </w:tcBorders>
            <w:shd w:val="solid" w:color="FFFFFF" w:fill="auto"/>
          </w:tcPr>
          <w:p w14:paraId="3A9887D2" w14:textId="77777777" w:rsidR="00385384" w:rsidRPr="00C85483" w:rsidRDefault="00385384" w:rsidP="00275D67">
            <w:pPr>
              <w:pStyle w:val="TAC"/>
            </w:pPr>
            <w:r w:rsidRPr="00C85483">
              <w:t>8.0.0</w:t>
            </w:r>
          </w:p>
        </w:tc>
      </w:tr>
      <w:tr w:rsidR="00385384" w:rsidRPr="00C85483" w14:paraId="0759AA92" w14:textId="77777777" w:rsidTr="00B477DB">
        <w:trPr>
          <w:jc w:val="center"/>
        </w:trPr>
        <w:tc>
          <w:tcPr>
            <w:tcW w:w="800" w:type="dxa"/>
            <w:shd w:val="solid" w:color="FFFFFF" w:fill="auto"/>
          </w:tcPr>
          <w:p w14:paraId="62380A04" w14:textId="77777777" w:rsidR="00385384" w:rsidRPr="00C85483" w:rsidRDefault="00385384" w:rsidP="00275D67">
            <w:pPr>
              <w:pStyle w:val="TAL"/>
              <w:rPr>
                <w:sz w:val="16"/>
              </w:rPr>
            </w:pPr>
            <w:r w:rsidRPr="00C85483">
              <w:rPr>
                <w:sz w:val="16"/>
              </w:rPr>
              <w:t>2008-07</w:t>
            </w:r>
          </w:p>
        </w:tc>
        <w:tc>
          <w:tcPr>
            <w:tcW w:w="900" w:type="dxa"/>
            <w:shd w:val="solid" w:color="FFFFFF" w:fill="auto"/>
          </w:tcPr>
          <w:p w14:paraId="1AE5239B" w14:textId="77777777" w:rsidR="00385384" w:rsidRPr="00C85483" w:rsidRDefault="00385384" w:rsidP="00275D67">
            <w:pPr>
              <w:pStyle w:val="TAL"/>
              <w:rPr>
                <w:sz w:val="16"/>
              </w:rPr>
            </w:pPr>
            <w:r w:rsidRPr="00C85483">
              <w:rPr>
                <w:sz w:val="16"/>
              </w:rPr>
              <w:t>SCP #38</w:t>
            </w:r>
          </w:p>
        </w:tc>
        <w:tc>
          <w:tcPr>
            <w:tcW w:w="1411" w:type="dxa"/>
            <w:shd w:val="solid" w:color="FFFFFF" w:fill="auto"/>
          </w:tcPr>
          <w:p w14:paraId="6393B737" w14:textId="77777777" w:rsidR="00385384" w:rsidRPr="00C85483" w:rsidRDefault="00385384" w:rsidP="00275D67">
            <w:pPr>
              <w:pStyle w:val="TAL"/>
              <w:rPr>
                <w:sz w:val="16"/>
              </w:rPr>
            </w:pPr>
            <w:r w:rsidRPr="00C85483">
              <w:rPr>
                <w:sz w:val="16"/>
              </w:rPr>
              <w:t>SCP-080349</w:t>
            </w:r>
          </w:p>
        </w:tc>
        <w:tc>
          <w:tcPr>
            <w:tcW w:w="4118" w:type="dxa"/>
            <w:shd w:val="solid" w:color="FFFFFF" w:fill="auto"/>
          </w:tcPr>
          <w:p w14:paraId="34E8A4E1" w14:textId="77777777" w:rsidR="00385384" w:rsidRPr="00C85483" w:rsidRDefault="00385384" w:rsidP="00275D67">
            <w:pPr>
              <w:pStyle w:val="TAL"/>
              <w:rPr>
                <w:sz w:val="16"/>
              </w:rPr>
            </w:pPr>
            <w:r w:rsidRPr="00C85483">
              <w:rPr>
                <w:sz w:val="16"/>
              </w:rPr>
              <w:t>Introduction of Remote Management over IP requirements</w:t>
            </w:r>
          </w:p>
        </w:tc>
        <w:tc>
          <w:tcPr>
            <w:tcW w:w="706" w:type="dxa"/>
            <w:shd w:val="solid" w:color="FFFFFF" w:fill="auto"/>
          </w:tcPr>
          <w:p w14:paraId="5C0A14CB" w14:textId="77777777" w:rsidR="00385384" w:rsidRPr="00C85483" w:rsidRDefault="00385384" w:rsidP="00275D67">
            <w:pPr>
              <w:pStyle w:val="TAC"/>
            </w:pPr>
            <w:r w:rsidRPr="00C85483">
              <w:t>7.1.0</w:t>
            </w:r>
          </w:p>
        </w:tc>
        <w:tc>
          <w:tcPr>
            <w:tcW w:w="711" w:type="dxa"/>
            <w:shd w:val="solid" w:color="FFFFFF" w:fill="auto"/>
          </w:tcPr>
          <w:p w14:paraId="09CC8D69" w14:textId="77777777" w:rsidR="00385384" w:rsidRPr="00C85483" w:rsidRDefault="00385384" w:rsidP="00275D67">
            <w:pPr>
              <w:pStyle w:val="TAC"/>
            </w:pPr>
            <w:r w:rsidRPr="00C85483">
              <w:t>8.0.0</w:t>
            </w:r>
          </w:p>
        </w:tc>
      </w:tr>
      <w:tr w:rsidR="00385384" w:rsidRPr="00C85483" w14:paraId="056BA374" w14:textId="77777777" w:rsidTr="00B477DB">
        <w:trPr>
          <w:jc w:val="center"/>
        </w:trPr>
        <w:tc>
          <w:tcPr>
            <w:tcW w:w="800" w:type="dxa"/>
            <w:shd w:val="solid" w:color="FFFFFF" w:fill="auto"/>
          </w:tcPr>
          <w:p w14:paraId="15F16A13" w14:textId="77777777" w:rsidR="00385384" w:rsidRPr="00C85483" w:rsidRDefault="00385384" w:rsidP="00275D67">
            <w:pPr>
              <w:pStyle w:val="TAL"/>
              <w:rPr>
                <w:sz w:val="16"/>
              </w:rPr>
            </w:pPr>
            <w:r w:rsidRPr="00C85483">
              <w:rPr>
                <w:sz w:val="16"/>
              </w:rPr>
              <w:t>2018-09</w:t>
            </w:r>
          </w:p>
        </w:tc>
        <w:tc>
          <w:tcPr>
            <w:tcW w:w="900" w:type="dxa"/>
            <w:shd w:val="solid" w:color="FFFFFF" w:fill="auto"/>
          </w:tcPr>
          <w:p w14:paraId="697F15DE" w14:textId="77777777" w:rsidR="00385384" w:rsidRPr="00C85483" w:rsidRDefault="00385384" w:rsidP="00275D67">
            <w:pPr>
              <w:pStyle w:val="TAL"/>
              <w:rPr>
                <w:sz w:val="16"/>
              </w:rPr>
            </w:pPr>
          </w:p>
        </w:tc>
        <w:tc>
          <w:tcPr>
            <w:tcW w:w="1411" w:type="dxa"/>
            <w:shd w:val="solid" w:color="FFFFFF" w:fill="auto"/>
          </w:tcPr>
          <w:p w14:paraId="4B76E3FA" w14:textId="77777777" w:rsidR="00385384" w:rsidRPr="00C85483" w:rsidRDefault="00385384" w:rsidP="00275D67">
            <w:pPr>
              <w:pStyle w:val="TAL"/>
              <w:rPr>
                <w:sz w:val="16"/>
              </w:rPr>
            </w:pPr>
          </w:p>
        </w:tc>
        <w:tc>
          <w:tcPr>
            <w:tcW w:w="4118" w:type="dxa"/>
            <w:shd w:val="solid" w:color="FFFFFF" w:fill="auto"/>
          </w:tcPr>
          <w:p w14:paraId="2B14D11A" w14:textId="77777777" w:rsidR="00385384" w:rsidRPr="00C85483" w:rsidRDefault="00385384" w:rsidP="00275D67">
            <w:pPr>
              <w:pStyle w:val="TAL"/>
              <w:rPr>
                <w:sz w:val="16"/>
              </w:rPr>
            </w:pPr>
            <w:r w:rsidRPr="00C85483">
              <w:rPr>
                <w:sz w:val="16"/>
              </w:rPr>
              <w:t>Automatic upgrade to release 9</w:t>
            </w:r>
          </w:p>
        </w:tc>
        <w:tc>
          <w:tcPr>
            <w:tcW w:w="706" w:type="dxa"/>
            <w:shd w:val="solid" w:color="FFFFFF" w:fill="auto"/>
          </w:tcPr>
          <w:p w14:paraId="58A69FC5" w14:textId="77777777" w:rsidR="00385384" w:rsidRPr="00C85483" w:rsidRDefault="00385384" w:rsidP="00275D67">
            <w:pPr>
              <w:pStyle w:val="TAC"/>
            </w:pPr>
            <w:r w:rsidRPr="00C85483">
              <w:t>8.0.0</w:t>
            </w:r>
          </w:p>
        </w:tc>
        <w:tc>
          <w:tcPr>
            <w:tcW w:w="711" w:type="dxa"/>
            <w:shd w:val="solid" w:color="FFFFFF" w:fill="auto"/>
          </w:tcPr>
          <w:p w14:paraId="0B4C33CB" w14:textId="77777777" w:rsidR="00385384" w:rsidRPr="00C85483" w:rsidRDefault="00385384" w:rsidP="00275D67">
            <w:pPr>
              <w:pStyle w:val="TAC"/>
            </w:pPr>
            <w:r w:rsidRPr="00C85483">
              <w:t>9.0.0</w:t>
            </w:r>
          </w:p>
        </w:tc>
      </w:tr>
      <w:tr w:rsidR="00385384" w:rsidRPr="00C85483" w14:paraId="684C68ED" w14:textId="77777777" w:rsidTr="00B477DB">
        <w:trPr>
          <w:jc w:val="center"/>
        </w:trPr>
        <w:tc>
          <w:tcPr>
            <w:tcW w:w="800" w:type="dxa"/>
            <w:shd w:val="solid" w:color="FFFFFF" w:fill="auto"/>
          </w:tcPr>
          <w:p w14:paraId="0D6A4F2B" w14:textId="77777777" w:rsidR="00385384" w:rsidRPr="00C85483" w:rsidRDefault="00385384" w:rsidP="00275D67">
            <w:pPr>
              <w:pStyle w:val="TAL"/>
              <w:rPr>
                <w:sz w:val="16"/>
              </w:rPr>
            </w:pPr>
            <w:r w:rsidRPr="00C85483">
              <w:rPr>
                <w:sz w:val="16"/>
              </w:rPr>
              <w:t>2018-09</w:t>
            </w:r>
          </w:p>
        </w:tc>
        <w:tc>
          <w:tcPr>
            <w:tcW w:w="900" w:type="dxa"/>
            <w:shd w:val="solid" w:color="FFFFFF" w:fill="auto"/>
          </w:tcPr>
          <w:p w14:paraId="426BD6AC" w14:textId="77777777" w:rsidR="00385384" w:rsidRPr="00C85483" w:rsidRDefault="00385384" w:rsidP="00275D67">
            <w:pPr>
              <w:pStyle w:val="TAL"/>
              <w:rPr>
                <w:sz w:val="16"/>
              </w:rPr>
            </w:pPr>
          </w:p>
        </w:tc>
        <w:tc>
          <w:tcPr>
            <w:tcW w:w="1411" w:type="dxa"/>
            <w:shd w:val="solid" w:color="FFFFFF" w:fill="auto"/>
          </w:tcPr>
          <w:p w14:paraId="3E176B36" w14:textId="77777777" w:rsidR="00385384" w:rsidRPr="00C85483" w:rsidRDefault="00385384" w:rsidP="00275D67">
            <w:pPr>
              <w:pStyle w:val="TAL"/>
              <w:rPr>
                <w:sz w:val="16"/>
              </w:rPr>
            </w:pPr>
          </w:p>
        </w:tc>
        <w:tc>
          <w:tcPr>
            <w:tcW w:w="4118" w:type="dxa"/>
            <w:shd w:val="solid" w:color="FFFFFF" w:fill="auto"/>
          </w:tcPr>
          <w:p w14:paraId="2378D195" w14:textId="77777777" w:rsidR="00385384" w:rsidRPr="00C85483" w:rsidRDefault="00385384" w:rsidP="00275D67">
            <w:pPr>
              <w:pStyle w:val="TAL"/>
              <w:rPr>
                <w:sz w:val="16"/>
              </w:rPr>
            </w:pPr>
            <w:r w:rsidRPr="00C85483">
              <w:rPr>
                <w:sz w:val="16"/>
              </w:rPr>
              <w:t>Automatic upgrade to release 10</w:t>
            </w:r>
          </w:p>
        </w:tc>
        <w:tc>
          <w:tcPr>
            <w:tcW w:w="706" w:type="dxa"/>
            <w:shd w:val="solid" w:color="FFFFFF" w:fill="auto"/>
          </w:tcPr>
          <w:p w14:paraId="6D0D083C" w14:textId="77777777" w:rsidR="00385384" w:rsidRPr="00C85483" w:rsidRDefault="00385384" w:rsidP="00275D67">
            <w:pPr>
              <w:pStyle w:val="TAC"/>
            </w:pPr>
            <w:r w:rsidRPr="00C85483">
              <w:t>9.0.0</w:t>
            </w:r>
          </w:p>
        </w:tc>
        <w:tc>
          <w:tcPr>
            <w:tcW w:w="711" w:type="dxa"/>
            <w:shd w:val="solid" w:color="FFFFFF" w:fill="auto"/>
          </w:tcPr>
          <w:p w14:paraId="2801CE19" w14:textId="77777777" w:rsidR="00385384" w:rsidRPr="00C85483" w:rsidRDefault="00385384" w:rsidP="00275D67">
            <w:pPr>
              <w:pStyle w:val="TAC"/>
            </w:pPr>
            <w:r w:rsidRPr="00C85483">
              <w:t>10.0.0</w:t>
            </w:r>
          </w:p>
        </w:tc>
      </w:tr>
      <w:tr w:rsidR="00385384" w:rsidRPr="00C85483" w14:paraId="4B8A10EB" w14:textId="77777777" w:rsidTr="00B477DB">
        <w:trPr>
          <w:jc w:val="center"/>
        </w:trPr>
        <w:tc>
          <w:tcPr>
            <w:tcW w:w="800" w:type="dxa"/>
            <w:tcBorders>
              <w:bottom w:val="single" w:sz="6" w:space="0" w:color="auto"/>
            </w:tcBorders>
            <w:shd w:val="solid" w:color="FFFFFF" w:fill="auto"/>
          </w:tcPr>
          <w:p w14:paraId="56622FC0" w14:textId="77777777" w:rsidR="00385384" w:rsidRPr="00C85483" w:rsidRDefault="00385384" w:rsidP="00275D67">
            <w:pPr>
              <w:pStyle w:val="TAL"/>
              <w:rPr>
                <w:sz w:val="16"/>
              </w:rPr>
            </w:pPr>
            <w:r w:rsidRPr="00C85483">
              <w:rPr>
                <w:sz w:val="16"/>
              </w:rPr>
              <w:t>2018-09</w:t>
            </w:r>
          </w:p>
        </w:tc>
        <w:tc>
          <w:tcPr>
            <w:tcW w:w="900" w:type="dxa"/>
            <w:tcBorders>
              <w:bottom w:val="single" w:sz="6" w:space="0" w:color="auto"/>
            </w:tcBorders>
            <w:shd w:val="solid" w:color="FFFFFF" w:fill="auto"/>
          </w:tcPr>
          <w:p w14:paraId="0FCEC8EC" w14:textId="77777777" w:rsidR="00385384" w:rsidRPr="00C85483" w:rsidRDefault="00385384" w:rsidP="00275D67">
            <w:pPr>
              <w:pStyle w:val="TAL"/>
              <w:rPr>
                <w:sz w:val="16"/>
              </w:rPr>
            </w:pPr>
          </w:p>
        </w:tc>
        <w:tc>
          <w:tcPr>
            <w:tcW w:w="1411" w:type="dxa"/>
            <w:tcBorders>
              <w:bottom w:val="single" w:sz="6" w:space="0" w:color="auto"/>
            </w:tcBorders>
            <w:shd w:val="solid" w:color="FFFFFF" w:fill="auto"/>
          </w:tcPr>
          <w:p w14:paraId="0AFEB5FE" w14:textId="77777777" w:rsidR="00385384" w:rsidRPr="00C85483" w:rsidRDefault="00385384" w:rsidP="00275D67">
            <w:pPr>
              <w:pStyle w:val="TAL"/>
              <w:rPr>
                <w:sz w:val="16"/>
              </w:rPr>
            </w:pPr>
          </w:p>
        </w:tc>
        <w:tc>
          <w:tcPr>
            <w:tcW w:w="4118" w:type="dxa"/>
            <w:tcBorders>
              <w:bottom w:val="single" w:sz="6" w:space="0" w:color="auto"/>
            </w:tcBorders>
            <w:shd w:val="solid" w:color="FFFFFF" w:fill="auto"/>
          </w:tcPr>
          <w:p w14:paraId="689883D9" w14:textId="77777777" w:rsidR="00385384" w:rsidRPr="00C85483" w:rsidRDefault="00385384" w:rsidP="00275D67">
            <w:pPr>
              <w:pStyle w:val="TAL"/>
              <w:rPr>
                <w:sz w:val="16"/>
              </w:rPr>
            </w:pPr>
            <w:r w:rsidRPr="00C85483">
              <w:rPr>
                <w:sz w:val="16"/>
              </w:rPr>
              <w:t>Automatic upgrade to release 11</w:t>
            </w:r>
          </w:p>
        </w:tc>
        <w:tc>
          <w:tcPr>
            <w:tcW w:w="706" w:type="dxa"/>
            <w:tcBorders>
              <w:bottom w:val="single" w:sz="6" w:space="0" w:color="auto"/>
            </w:tcBorders>
            <w:shd w:val="solid" w:color="FFFFFF" w:fill="auto"/>
          </w:tcPr>
          <w:p w14:paraId="3E070CF9" w14:textId="77777777" w:rsidR="00385384" w:rsidRPr="00C85483" w:rsidRDefault="00385384" w:rsidP="00275D67">
            <w:pPr>
              <w:pStyle w:val="TAC"/>
            </w:pPr>
            <w:r w:rsidRPr="00C85483">
              <w:t>10.0.0</w:t>
            </w:r>
          </w:p>
        </w:tc>
        <w:tc>
          <w:tcPr>
            <w:tcW w:w="711" w:type="dxa"/>
            <w:tcBorders>
              <w:bottom w:val="single" w:sz="6" w:space="0" w:color="auto"/>
            </w:tcBorders>
            <w:shd w:val="solid" w:color="FFFFFF" w:fill="auto"/>
          </w:tcPr>
          <w:p w14:paraId="2F8990F0" w14:textId="77777777" w:rsidR="00385384" w:rsidRPr="00C85483" w:rsidRDefault="00385384" w:rsidP="00275D67">
            <w:pPr>
              <w:pStyle w:val="TAC"/>
            </w:pPr>
            <w:r w:rsidRPr="00C85483">
              <w:t>11.0.0</w:t>
            </w:r>
          </w:p>
        </w:tc>
      </w:tr>
      <w:tr w:rsidR="00385384" w:rsidRPr="00C85483" w14:paraId="46850DA9" w14:textId="77777777" w:rsidTr="00B477DB">
        <w:trPr>
          <w:jc w:val="center"/>
        </w:trPr>
        <w:tc>
          <w:tcPr>
            <w:tcW w:w="800" w:type="dxa"/>
            <w:shd w:val="solid" w:color="FFFFFF" w:fill="auto"/>
          </w:tcPr>
          <w:p w14:paraId="0AB7D706" w14:textId="77777777" w:rsidR="00385384" w:rsidRPr="00C85483" w:rsidRDefault="00385384" w:rsidP="00275D67">
            <w:pPr>
              <w:pStyle w:val="TAL"/>
              <w:rPr>
                <w:sz w:val="16"/>
              </w:rPr>
            </w:pPr>
            <w:r w:rsidRPr="00C85483">
              <w:rPr>
                <w:sz w:val="16"/>
              </w:rPr>
              <w:t>2017-07</w:t>
            </w:r>
          </w:p>
        </w:tc>
        <w:tc>
          <w:tcPr>
            <w:tcW w:w="900" w:type="dxa"/>
            <w:shd w:val="solid" w:color="FFFFFF" w:fill="auto"/>
          </w:tcPr>
          <w:p w14:paraId="49C0B7E1" w14:textId="77777777" w:rsidR="00385384" w:rsidRPr="00C85483" w:rsidRDefault="00385384" w:rsidP="00275D67">
            <w:pPr>
              <w:pStyle w:val="TAL"/>
              <w:rPr>
                <w:sz w:val="16"/>
              </w:rPr>
            </w:pPr>
            <w:r w:rsidRPr="00C85483">
              <w:rPr>
                <w:sz w:val="16"/>
              </w:rPr>
              <w:t>SCP#67</w:t>
            </w:r>
          </w:p>
        </w:tc>
        <w:tc>
          <w:tcPr>
            <w:tcW w:w="1411" w:type="dxa"/>
            <w:shd w:val="solid" w:color="FFFFFF" w:fill="auto"/>
          </w:tcPr>
          <w:p w14:paraId="015AFD25" w14:textId="77777777" w:rsidR="00385384" w:rsidRPr="00C85483" w:rsidRDefault="00385384" w:rsidP="00275D67">
            <w:pPr>
              <w:pStyle w:val="TAL"/>
              <w:rPr>
                <w:sz w:val="16"/>
              </w:rPr>
            </w:pPr>
            <w:r w:rsidRPr="00C85483">
              <w:rPr>
                <w:bCs/>
                <w:i/>
                <w:iCs/>
                <w:sz w:val="16"/>
              </w:rPr>
              <w:t>SCP(15)000054r1</w:t>
            </w:r>
          </w:p>
        </w:tc>
        <w:tc>
          <w:tcPr>
            <w:tcW w:w="4118" w:type="dxa"/>
            <w:shd w:val="solid" w:color="FFFFFF" w:fill="auto"/>
          </w:tcPr>
          <w:p w14:paraId="1AAE3615" w14:textId="77777777" w:rsidR="00385384" w:rsidRPr="00C85483" w:rsidRDefault="00385384" w:rsidP="00275D67">
            <w:pPr>
              <w:pStyle w:val="TAL"/>
              <w:rPr>
                <w:sz w:val="16"/>
              </w:rPr>
            </w:pPr>
            <w:r w:rsidRPr="00C85483">
              <w:rPr>
                <w:sz w:val="16"/>
              </w:rPr>
              <w:t>Update of Proof of Receipt (PoR) security requirement</w:t>
            </w:r>
          </w:p>
        </w:tc>
        <w:tc>
          <w:tcPr>
            <w:tcW w:w="706" w:type="dxa"/>
            <w:shd w:val="solid" w:color="FFFFFF" w:fill="auto"/>
          </w:tcPr>
          <w:p w14:paraId="285D7B9A" w14:textId="77777777" w:rsidR="00385384" w:rsidRPr="00C85483" w:rsidRDefault="00385384" w:rsidP="00275D67">
            <w:pPr>
              <w:pStyle w:val="TAC"/>
            </w:pPr>
            <w:r w:rsidRPr="00C85483">
              <w:t>8.0.0</w:t>
            </w:r>
          </w:p>
        </w:tc>
        <w:tc>
          <w:tcPr>
            <w:tcW w:w="711" w:type="dxa"/>
            <w:shd w:val="solid" w:color="FFFFFF" w:fill="auto"/>
          </w:tcPr>
          <w:p w14:paraId="255B9C39" w14:textId="77777777" w:rsidR="00385384" w:rsidRPr="00C85483" w:rsidRDefault="00385384" w:rsidP="00275D67">
            <w:pPr>
              <w:pStyle w:val="TAC"/>
            </w:pPr>
            <w:r w:rsidRPr="00C85483">
              <w:t>12.0.0</w:t>
            </w:r>
          </w:p>
        </w:tc>
      </w:tr>
      <w:tr w:rsidR="00385384" w:rsidRPr="00C85483" w14:paraId="477AD894" w14:textId="77777777" w:rsidTr="00B477DB">
        <w:trPr>
          <w:jc w:val="center"/>
        </w:trPr>
        <w:tc>
          <w:tcPr>
            <w:tcW w:w="800" w:type="dxa"/>
            <w:shd w:val="solid" w:color="FFFFFF" w:fill="auto"/>
          </w:tcPr>
          <w:p w14:paraId="7969F182" w14:textId="77777777" w:rsidR="00385384" w:rsidRPr="00C85483" w:rsidRDefault="00385384" w:rsidP="00275D67">
            <w:pPr>
              <w:pStyle w:val="TAL"/>
              <w:rPr>
                <w:sz w:val="16"/>
              </w:rPr>
            </w:pPr>
            <w:r w:rsidRPr="00C85483">
              <w:rPr>
                <w:sz w:val="16"/>
              </w:rPr>
              <w:t>2018-09</w:t>
            </w:r>
          </w:p>
        </w:tc>
        <w:tc>
          <w:tcPr>
            <w:tcW w:w="900" w:type="dxa"/>
            <w:shd w:val="solid" w:color="FFFFFF" w:fill="auto"/>
          </w:tcPr>
          <w:p w14:paraId="7062F9F7" w14:textId="77777777" w:rsidR="00385384" w:rsidRPr="00C85483" w:rsidRDefault="00385384" w:rsidP="00275D67">
            <w:pPr>
              <w:pStyle w:val="TAL"/>
              <w:rPr>
                <w:sz w:val="16"/>
              </w:rPr>
            </w:pPr>
          </w:p>
        </w:tc>
        <w:tc>
          <w:tcPr>
            <w:tcW w:w="1411" w:type="dxa"/>
            <w:shd w:val="solid" w:color="FFFFFF" w:fill="auto"/>
          </w:tcPr>
          <w:p w14:paraId="201C6EBF" w14:textId="77777777" w:rsidR="00385384" w:rsidRPr="00C85483" w:rsidRDefault="00385384" w:rsidP="00275D67">
            <w:pPr>
              <w:pStyle w:val="TAL"/>
              <w:rPr>
                <w:bCs/>
                <w:i/>
                <w:iCs/>
                <w:sz w:val="16"/>
              </w:rPr>
            </w:pPr>
          </w:p>
        </w:tc>
        <w:tc>
          <w:tcPr>
            <w:tcW w:w="4118" w:type="dxa"/>
            <w:shd w:val="solid" w:color="FFFFFF" w:fill="auto"/>
          </w:tcPr>
          <w:p w14:paraId="7DD14C28" w14:textId="77777777" w:rsidR="00385384" w:rsidRPr="00C85483" w:rsidRDefault="00385384" w:rsidP="00275D67">
            <w:pPr>
              <w:pStyle w:val="TAL"/>
              <w:rPr>
                <w:sz w:val="16"/>
              </w:rPr>
            </w:pPr>
            <w:r w:rsidRPr="00C85483">
              <w:rPr>
                <w:sz w:val="16"/>
              </w:rPr>
              <w:t>Automatic upgrade to release 13</w:t>
            </w:r>
          </w:p>
        </w:tc>
        <w:tc>
          <w:tcPr>
            <w:tcW w:w="706" w:type="dxa"/>
            <w:shd w:val="solid" w:color="FFFFFF" w:fill="auto"/>
          </w:tcPr>
          <w:p w14:paraId="61639244" w14:textId="77777777" w:rsidR="00385384" w:rsidRPr="00C85483" w:rsidRDefault="00385384" w:rsidP="00275D67">
            <w:pPr>
              <w:pStyle w:val="TAC"/>
            </w:pPr>
            <w:r w:rsidRPr="00C85483">
              <w:t>12.0.0</w:t>
            </w:r>
          </w:p>
        </w:tc>
        <w:tc>
          <w:tcPr>
            <w:tcW w:w="711" w:type="dxa"/>
            <w:shd w:val="solid" w:color="FFFFFF" w:fill="auto"/>
          </w:tcPr>
          <w:p w14:paraId="43EF1EBC" w14:textId="77777777" w:rsidR="00385384" w:rsidRPr="00C85483" w:rsidRDefault="00385384" w:rsidP="00275D67">
            <w:pPr>
              <w:pStyle w:val="TAC"/>
            </w:pPr>
            <w:r w:rsidRPr="00C85483">
              <w:t>13.0.0</w:t>
            </w:r>
          </w:p>
        </w:tc>
      </w:tr>
      <w:tr w:rsidR="00385384" w:rsidRPr="00C85483" w14:paraId="4B690C59" w14:textId="77777777" w:rsidTr="00B477DB">
        <w:trPr>
          <w:jc w:val="center"/>
        </w:trPr>
        <w:tc>
          <w:tcPr>
            <w:tcW w:w="800" w:type="dxa"/>
            <w:shd w:val="solid" w:color="FFFFFF" w:fill="auto"/>
          </w:tcPr>
          <w:p w14:paraId="4ED38E24" w14:textId="77777777" w:rsidR="00385384" w:rsidRPr="00C85483" w:rsidRDefault="00385384" w:rsidP="00275D67">
            <w:pPr>
              <w:pStyle w:val="TAL"/>
              <w:rPr>
                <w:sz w:val="16"/>
              </w:rPr>
            </w:pPr>
            <w:r w:rsidRPr="00C85483">
              <w:rPr>
                <w:sz w:val="16"/>
              </w:rPr>
              <w:t>2018-09</w:t>
            </w:r>
          </w:p>
        </w:tc>
        <w:tc>
          <w:tcPr>
            <w:tcW w:w="900" w:type="dxa"/>
            <w:shd w:val="solid" w:color="FFFFFF" w:fill="auto"/>
          </w:tcPr>
          <w:p w14:paraId="2500D5E5" w14:textId="77777777" w:rsidR="00385384" w:rsidRPr="00C85483" w:rsidRDefault="00385384" w:rsidP="00275D67">
            <w:pPr>
              <w:pStyle w:val="TAL"/>
              <w:rPr>
                <w:sz w:val="16"/>
              </w:rPr>
            </w:pPr>
          </w:p>
        </w:tc>
        <w:tc>
          <w:tcPr>
            <w:tcW w:w="1411" w:type="dxa"/>
            <w:shd w:val="solid" w:color="FFFFFF" w:fill="auto"/>
          </w:tcPr>
          <w:p w14:paraId="2C1A6B5D" w14:textId="77777777" w:rsidR="00385384" w:rsidRPr="00C85483" w:rsidRDefault="00385384" w:rsidP="00275D67">
            <w:pPr>
              <w:pStyle w:val="TAL"/>
              <w:rPr>
                <w:bCs/>
                <w:i/>
                <w:iCs/>
                <w:sz w:val="16"/>
              </w:rPr>
            </w:pPr>
          </w:p>
        </w:tc>
        <w:tc>
          <w:tcPr>
            <w:tcW w:w="4118" w:type="dxa"/>
            <w:shd w:val="solid" w:color="FFFFFF" w:fill="auto"/>
          </w:tcPr>
          <w:p w14:paraId="0C9598F8" w14:textId="77777777" w:rsidR="00385384" w:rsidRPr="00C85483" w:rsidRDefault="00385384" w:rsidP="00275D67">
            <w:pPr>
              <w:pStyle w:val="TAL"/>
              <w:rPr>
                <w:sz w:val="16"/>
              </w:rPr>
            </w:pPr>
            <w:r w:rsidRPr="00C85483">
              <w:rPr>
                <w:sz w:val="16"/>
              </w:rPr>
              <w:t>Automatic upgrade to release 14</w:t>
            </w:r>
          </w:p>
        </w:tc>
        <w:tc>
          <w:tcPr>
            <w:tcW w:w="706" w:type="dxa"/>
            <w:shd w:val="solid" w:color="FFFFFF" w:fill="auto"/>
          </w:tcPr>
          <w:p w14:paraId="621A0ED3" w14:textId="77777777" w:rsidR="00385384" w:rsidRPr="00C85483" w:rsidRDefault="00385384" w:rsidP="00275D67">
            <w:pPr>
              <w:pStyle w:val="TAC"/>
            </w:pPr>
            <w:r w:rsidRPr="00C85483">
              <w:t>13.0.0</w:t>
            </w:r>
          </w:p>
        </w:tc>
        <w:tc>
          <w:tcPr>
            <w:tcW w:w="711" w:type="dxa"/>
            <w:shd w:val="solid" w:color="FFFFFF" w:fill="auto"/>
          </w:tcPr>
          <w:p w14:paraId="1CB79F5A" w14:textId="77777777" w:rsidR="00385384" w:rsidRPr="00C85483" w:rsidRDefault="00385384" w:rsidP="00275D67">
            <w:pPr>
              <w:pStyle w:val="TAC"/>
            </w:pPr>
            <w:r w:rsidRPr="00C85483">
              <w:t>14.0.0</w:t>
            </w:r>
          </w:p>
        </w:tc>
      </w:tr>
      <w:tr w:rsidR="0020024B" w:rsidRPr="00C85483" w14:paraId="738C3EAF" w14:textId="77777777" w:rsidTr="00B477DB">
        <w:trPr>
          <w:jc w:val="center"/>
        </w:trPr>
        <w:tc>
          <w:tcPr>
            <w:tcW w:w="800" w:type="dxa"/>
            <w:tcBorders>
              <w:bottom w:val="single" w:sz="6" w:space="0" w:color="auto"/>
            </w:tcBorders>
            <w:shd w:val="solid" w:color="FFFFFF" w:fill="auto"/>
          </w:tcPr>
          <w:p w14:paraId="4D0628B5" w14:textId="34B9FD1A" w:rsidR="0020024B" w:rsidRPr="00C85483" w:rsidRDefault="0020024B" w:rsidP="00275D67">
            <w:pPr>
              <w:pStyle w:val="TAL"/>
              <w:rPr>
                <w:sz w:val="16"/>
              </w:rPr>
            </w:pPr>
            <w:r w:rsidRPr="00C85483">
              <w:rPr>
                <w:sz w:val="16"/>
              </w:rPr>
              <w:t>2020-06</w:t>
            </w:r>
          </w:p>
        </w:tc>
        <w:tc>
          <w:tcPr>
            <w:tcW w:w="900" w:type="dxa"/>
            <w:tcBorders>
              <w:bottom w:val="single" w:sz="6" w:space="0" w:color="auto"/>
            </w:tcBorders>
            <w:shd w:val="solid" w:color="FFFFFF" w:fill="auto"/>
          </w:tcPr>
          <w:p w14:paraId="0054965A" w14:textId="32CB479C" w:rsidR="0020024B" w:rsidRPr="00C85483" w:rsidRDefault="0020024B" w:rsidP="00275D67">
            <w:pPr>
              <w:pStyle w:val="TAL"/>
              <w:rPr>
                <w:sz w:val="16"/>
              </w:rPr>
            </w:pPr>
            <w:r w:rsidRPr="00C85483">
              <w:rPr>
                <w:sz w:val="16"/>
              </w:rPr>
              <w:t>SCP</w:t>
            </w:r>
            <w:r w:rsidR="00330ECC" w:rsidRPr="00C85483">
              <w:rPr>
                <w:sz w:val="16"/>
              </w:rPr>
              <w:t>#90</w:t>
            </w:r>
          </w:p>
        </w:tc>
        <w:tc>
          <w:tcPr>
            <w:tcW w:w="1411" w:type="dxa"/>
            <w:tcBorders>
              <w:bottom w:val="single" w:sz="6" w:space="0" w:color="auto"/>
            </w:tcBorders>
            <w:shd w:val="solid" w:color="FFFFFF" w:fill="auto"/>
          </w:tcPr>
          <w:p w14:paraId="4818B211" w14:textId="7DCB2F5D" w:rsidR="0020024B" w:rsidRPr="00C85483" w:rsidRDefault="00FB5759" w:rsidP="00275D67">
            <w:pPr>
              <w:pStyle w:val="TAL"/>
              <w:rPr>
                <w:bCs/>
                <w:i/>
                <w:iCs/>
                <w:sz w:val="16"/>
              </w:rPr>
            </w:pPr>
            <w:r w:rsidRPr="00C85483">
              <w:rPr>
                <w:bCs/>
                <w:i/>
                <w:iCs/>
                <w:sz w:val="16"/>
              </w:rPr>
              <w:t>SCP (19)000268r1</w:t>
            </w:r>
          </w:p>
        </w:tc>
        <w:tc>
          <w:tcPr>
            <w:tcW w:w="4118" w:type="dxa"/>
            <w:tcBorders>
              <w:bottom w:val="single" w:sz="6" w:space="0" w:color="auto"/>
            </w:tcBorders>
            <w:shd w:val="solid" w:color="FFFFFF" w:fill="auto"/>
          </w:tcPr>
          <w:p w14:paraId="767418EE" w14:textId="1C3F4B27" w:rsidR="0020024B" w:rsidRPr="00C85483" w:rsidRDefault="00D650C0" w:rsidP="00D650C0">
            <w:pPr>
              <w:pStyle w:val="TAL"/>
              <w:tabs>
                <w:tab w:val="left" w:pos="1128"/>
              </w:tabs>
              <w:rPr>
                <w:sz w:val="16"/>
              </w:rPr>
            </w:pPr>
            <w:r w:rsidRPr="00C85483">
              <w:rPr>
                <w:sz w:val="16"/>
              </w:rPr>
              <w:t xml:space="preserve">Alignment of definitions and abbreviations with </w:t>
            </w:r>
            <w:r w:rsidR="00595913">
              <w:rPr>
                <w:sz w:val="16"/>
              </w:rPr>
              <w:t xml:space="preserve">ETSI </w:t>
            </w:r>
            <w:r w:rsidR="00595913" w:rsidRPr="00DB308E">
              <w:rPr>
                <w:sz w:val="16"/>
              </w:rPr>
              <w:t xml:space="preserve">TR 102 </w:t>
            </w:r>
            <w:r w:rsidRPr="00C85483">
              <w:rPr>
                <w:sz w:val="16"/>
              </w:rPr>
              <w:t>216</w:t>
            </w:r>
          </w:p>
        </w:tc>
        <w:tc>
          <w:tcPr>
            <w:tcW w:w="706" w:type="dxa"/>
            <w:tcBorders>
              <w:bottom w:val="single" w:sz="6" w:space="0" w:color="auto"/>
            </w:tcBorders>
            <w:shd w:val="solid" w:color="FFFFFF" w:fill="auto"/>
          </w:tcPr>
          <w:p w14:paraId="5EED5A1F" w14:textId="43DCDF0B" w:rsidR="0020024B" w:rsidRPr="00C85483" w:rsidRDefault="00FB5759" w:rsidP="00275D67">
            <w:pPr>
              <w:pStyle w:val="TAC"/>
            </w:pPr>
            <w:r w:rsidRPr="00C85483">
              <w:t>14.0.0</w:t>
            </w:r>
          </w:p>
        </w:tc>
        <w:tc>
          <w:tcPr>
            <w:tcW w:w="711" w:type="dxa"/>
            <w:tcBorders>
              <w:bottom w:val="single" w:sz="6" w:space="0" w:color="auto"/>
            </w:tcBorders>
            <w:shd w:val="solid" w:color="FFFFFF" w:fill="auto"/>
          </w:tcPr>
          <w:p w14:paraId="52A7343F" w14:textId="415D7E70" w:rsidR="0020024B" w:rsidRPr="00C85483" w:rsidRDefault="00FB5759" w:rsidP="00275D67">
            <w:pPr>
              <w:pStyle w:val="TAC"/>
            </w:pPr>
            <w:r w:rsidRPr="00C85483">
              <w:t>15.0.0</w:t>
            </w:r>
          </w:p>
        </w:tc>
      </w:tr>
    </w:tbl>
    <w:p w14:paraId="180B8535" w14:textId="77777777" w:rsidR="00841CDC" w:rsidRPr="00C85483" w:rsidRDefault="00841CDC"/>
    <w:p w14:paraId="0D01F1B0" w14:textId="77777777" w:rsidR="00841CDC" w:rsidRPr="00C85483" w:rsidRDefault="00841CDC" w:rsidP="000B7DEF">
      <w:pPr>
        <w:pStyle w:val="Heading1"/>
      </w:pPr>
      <w:r w:rsidRPr="00C85483">
        <w:br w:type="page"/>
      </w:r>
      <w:bookmarkStart w:id="77" w:name="_Toc42673683"/>
      <w:r w:rsidRPr="00C85483">
        <w:lastRenderedPageBreak/>
        <w:t>History</w:t>
      </w:r>
      <w:bookmarkEnd w:id="77"/>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841CDC" w:rsidRPr="00C85483" w14:paraId="3974359A" w14:textId="77777777" w:rsidTr="00FF2E02">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EA19F97" w14:textId="77777777" w:rsidR="00841CDC" w:rsidRPr="00C85483" w:rsidRDefault="00841CDC">
            <w:pPr>
              <w:spacing w:before="60" w:after="60"/>
              <w:jc w:val="center"/>
              <w:rPr>
                <w:b/>
                <w:sz w:val="24"/>
              </w:rPr>
            </w:pPr>
            <w:r w:rsidRPr="00C85483">
              <w:rPr>
                <w:b/>
                <w:sz w:val="24"/>
              </w:rPr>
              <w:t>Document history</w:t>
            </w:r>
          </w:p>
        </w:tc>
      </w:tr>
      <w:tr w:rsidR="005F027F" w:rsidRPr="00C85483" w14:paraId="3E82E189" w14:textId="77777777" w:rsidTr="000917E8">
        <w:trPr>
          <w:cantSplit/>
          <w:jc w:val="center"/>
        </w:trPr>
        <w:tc>
          <w:tcPr>
            <w:tcW w:w="1247" w:type="dxa"/>
            <w:tcBorders>
              <w:top w:val="single" w:sz="6" w:space="0" w:color="auto"/>
              <w:left w:val="single" w:sz="6" w:space="0" w:color="auto"/>
              <w:bottom w:val="single" w:sz="6" w:space="0" w:color="auto"/>
              <w:right w:val="single" w:sz="6" w:space="0" w:color="auto"/>
            </w:tcBorders>
          </w:tcPr>
          <w:p w14:paraId="4CA36B95" w14:textId="77777777" w:rsidR="005F027F" w:rsidRPr="00C85483" w:rsidRDefault="005F027F" w:rsidP="000917E8">
            <w:pPr>
              <w:pStyle w:val="FP"/>
              <w:spacing w:before="80" w:after="80"/>
              <w:ind w:left="57"/>
            </w:pPr>
            <w:r w:rsidRPr="00C85483">
              <w:t>V15.0.0</w:t>
            </w:r>
          </w:p>
        </w:tc>
        <w:tc>
          <w:tcPr>
            <w:tcW w:w="1588" w:type="dxa"/>
            <w:tcBorders>
              <w:top w:val="single" w:sz="6" w:space="0" w:color="auto"/>
              <w:left w:val="single" w:sz="6" w:space="0" w:color="auto"/>
              <w:bottom w:val="single" w:sz="6" w:space="0" w:color="auto"/>
              <w:right w:val="single" w:sz="6" w:space="0" w:color="auto"/>
            </w:tcBorders>
          </w:tcPr>
          <w:p w14:paraId="346313DD" w14:textId="77777777" w:rsidR="005F027F" w:rsidRPr="00C85483" w:rsidRDefault="005F027F" w:rsidP="000917E8">
            <w:pPr>
              <w:pStyle w:val="FP"/>
              <w:spacing w:before="80" w:after="80"/>
              <w:ind w:left="57"/>
            </w:pPr>
            <w:r w:rsidRPr="00C85483">
              <w:t>June 2020</w:t>
            </w:r>
          </w:p>
        </w:tc>
        <w:tc>
          <w:tcPr>
            <w:tcW w:w="6804" w:type="dxa"/>
            <w:tcBorders>
              <w:top w:val="single" w:sz="6" w:space="0" w:color="auto"/>
              <w:bottom w:val="single" w:sz="6" w:space="0" w:color="auto"/>
              <w:right w:val="single" w:sz="6" w:space="0" w:color="auto"/>
            </w:tcBorders>
          </w:tcPr>
          <w:p w14:paraId="57FDCBDE" w14:textId="77777777" w:rsidR="005F027F" w:rsidRPr="00C85483" w:rsidRDefault="005F027F" w:rsidP="000917E8">
            <w:pPr>
              <w:pStyle w:val="FP"/>
              <w:tabs>
                <w:tab w:val="left" w:pos="3118"/>
              </w:tabs>
              <w:spacing w:before="80" w:after="80"/>
              <w:ind w:left="57"/>
            </w:pPr>
            <w:r w:rsidRPr="00C85483">
              <w:t>Publication</w:t>
            </w:r>
          </w:p>
        </w:tc>
      </w:tr>
      <w:tr w:rsidR="00BB0F70" w:rsidRPr="00C85483" w14:paraId="40726F2B" w14:textId="77777777" w:rsidTr="00FF2E02">
        <w:trPr>
          <w:cantSplit/>
          <w:jc w:val="center"/>
        </w:trPr>
        <w:tc>
          <w:tcPr>
            <w:tcW w:w="1247" w:type="dxa"/>
            <w:tcBorders>
              <w:top w:val="single" w:sz="6" w:space="0" w:color="auto"/>
              <w:left w:val="single" w:sz="6" w:space="0" w:color="auto"/>
              <w:bottom w:val="single" w:sz="6" w:space="0" w:color="auto"/>
              <w:right w:val="single" w:sz="6" w:space="0" w:color="auto"/>
            </w:tcBorders>
          </w:tcPr>
          <w:p w14:paraId="3A39354E" w14:textId="0BF7A73B" w:rsidR="00BB0F70" w:rsidRPr="00C85483" w:rsidRDefault="00BB0F70" w:rsidP="005A2A5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FBEBB71" w14:textId="0DC64FFF" w:rsidR="00BB0F70" w:rsidRPr="00C85483" w:rsidRDefault="00BB0F70" w:rsidP="005A2A55">
            <w:pPr>
              <w:pStyle w:val="FP"/>
              <w:spacing w:before="80" w:after="80"/>
              <w:ind w:left="57"/>
            </w:pPr>
          </w:p>
        </w:tc>
        <w:tc>
          <w:tcPr>
            <w:tcW w:w="6804" w:type="dxa"/>
            <w:tcBorders>
              <w:top w:val="single" w:sz="6" w:space="0" w:color="auto"/>
              <w:bottom w:val="single" w:sz="6" w:space="0" w:color="auto"/>
              <w:right w:val="single" w:sz="6" w:space="0" w:color="auto"/>
            </w:tcBorders>
          </w:tcPr>
          <w:p w14:paraId="1329AA2E" w14:textId="63AD6346" w:rsidR="00BB0F70" w:rsidRPr="00C85483" w:rsidRDefault="00BB0F70" w:rsidP="00000226">
            <w:pPr>
              <w:pStyle w:val="FP"/>
              <w:tabs>
                <w:tab w:val="left" w:pos="3118"/>
              </w:tabs>
              <w:spacing w:before="80" w:after="80"/>
              <w:ind w:left="57"/>
            </w:pPr>
          </w:p>
        </w:tc>
      </w:tr>
      <w:tr w:rsidR="00FF2E02" w:rsidRPr="00C85483" w14:paraId="5DE4DAB4" w14:textId="77777777" w:rsidTr="00FF2E02">
        <w:trPr>
          <w:cantSplit/>
          <w:jc w:val="center"/>
        </w:trPr>
        <w:tc>
          <w:tcPr>
            <w:tcW w:w="1247" w:type="dxa"/>
            <w:tcBorders>
              <w:top w:val="single" w:sz="6" w:space="0" w:color="auto"/>
              <w:left w:val="single" w:sz="6" w:space="0" w:color="auto"/>
              <w:bottom w:val="single" w:sz="6" w:space="0" w:color="auto"/>
              <w:right w:val="single" w:sz="6" w:space="0" w:color="auto"/>
            </w:tcBorders>
          </w:tcPr>
          <w:p w14:paraId="011F90E7" w14:textId="41F9B41C" w:rsidR="00FF2E02" w:rsidRPr="00C85483" w:rsidRDefault="00FF2E02" w:rsidP="00FF2E0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3069DF3" w14:textId="07F7A175" w:rsidR="00FF2E02" w:rsidRPr="00C85483" w:rsidRDefault="00FF2E02" w:rsidP="00FF2E02">
            <w:pPr>
              <w:pStyle w:val="FP"/>
              <w:spacing w:before="80" w:after="80"/>
              <w:ind w:left="57"/>
            </w:pPr>
          </w:p>
        </w:tc>
        <w:tc>
          <w:tcPr>
            <w:tcW w:w="6804" w:type="dxa"/>
            <w:tcBorders>
              <w:top w:val="single" w:sz="6" w:space="0" w:color="auto"/>
              <w:bottom w:val="single" w:sz="6" w:space="0" w:color="auto"/>
              <w:right w:val="single" w:sz="6" w:space="0" w:color="auto"/>
            </w:tcBorders>
          </w:tcPr>
          <w:p w14:paraId="1FE63751" w14:textId="4E35FB54" w:rsidR="00FF2E02" w:rsidRPr="00C85483" w:rsidRDefault="00FF2E02" w:rsidP="00000226">
            <w:pPr>
              <w:pStyle w:val="FP"/>
              <w:tabs>
                <w:tab w:val="left" w:pos="3118"/>
              </w:tabs>
              <w:spacing w:before="80" w:after="80"/>
              <w:ind w:left="57"/>
            </w:pPr>
          </w:p>
        </w:tc>
      </w:tr>
      <w:tr w:rsidR="00FF2E02" w:rsidRPr="00C85483" w14:paraId="6F75C7DE" w14:textId="77777777" w:rsidTr="00FF2E02">
        <w:trPr>
          <w:cantSplit/>
          <w:jc w:val="center"/>
        </w:trPr>
        <w:tc>
          <w:tcPr>
            <w:tcW w:w="1247" w:type="dxa"/>
            <w:tcBorders>
              <w:top w:val="single" w:sz="6" w:space="0" w:color="auto"/>
              <w:left w:val="single" w:sz="6" w:space="0" w:color="auto"/>
              <w:bottom w:val="single" w:sz="6" w:space="0" w:color="auto"/>
              <w:right w:val="single" w:sz="6" w:space="0" w:color="auto"/>
            </w:tcBorders>
          </w:tcPr>
          <w:p w14:paraId="1FA37945" w14:textId="77777777" w:rsidR="00FF2E02" w:rsidRPr="00C85483" w:rsidRDefault="00FF2E02" w:rsidP="00FF2E0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D6FFE44" w14:textId="77777777" w:rsidR="00FF2E02" w:rsidRPr="00C85483" w:rsidRDefault="00FF2E02" w:rsidP="00FF2E02">
            <w:pPr>
              <w:pStyle w:val="FP"/>
              <w:spacing w:before="80" w:after="80"/>
              <w:ind w:left="57"/>
            </w:pPr>
          </w:p>
        </w:tc>
        <w:tc>
          <w:tcPr>
            <w:tcW w:w="6804" w:type="dxa"/>
            <w:tcBorders>
              <w:top w:val="single" w:sz="6" w:space="0" w:color="auto"/>
              <w:bottom w:val="single" w:sz="6" w:space="0" w:color="auto"/>
              <w:right w:val="single" w:sz="6" w:space="0" w:color="auto"/>
            </w:tcBorders>
          </w:tcPr>
          <w:p w14:paraId="2C7A6B5E" w14:textId="77777777" w:rsidR="00FF2E02" w:rsidRPr="00C85483" w:rsidRDefault="00FF2E02" w:rsidP="00FF2E02">
            <w:pPr>
              <w:pStyle w:val="FP"/>
              <w:tabs>
                <w:tab w:val="left" w:pos="3118"/>
              </w:tabs>
              <w:spacing w:before="80" w:after="80"/>
              <w:ind w:left="57"/>
            </w:pPr>
          </w:p>
        </w:tc>
      </w:tr>
      <w:tr w:rsidR="00FF2E02" w:rsidRPr="00C85483" w14:paraId="14809416" w14:textId="77777777" w:rsidTr="00FF2E02">
        <w:trPr>
          <w:cantSplit/>
          <w:jc w:val="center"/>
        </w:trPr>
        <w:tc>
          <w:tcPr>
            <w:tcW w:w="1247" w:type="dxa"/>
            <w:tcBorders>
              <w:top w:val="single" w:sz="6" w:space="0" w:color="auto"/>
              <w:left w:val="single" w:sz="6" w:space="0" w:color="auto"/>
              <w:bottom w:val="single" w:sz="6" w:space="0" w:color="auto"/>
              <w:right w:val="single" w:sz="6" w:space="0" w:color="auto"/>
            </w:tcBorders>
          </w:tcPr>
          <w:p w14:paraId="14817DDF" w14:textId="77777777" w:rsidR="00FF2E02" w:rsidRPr="00C85483" w:rsidRDefault="00FF2E02" w:rsidP="00FF2E0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6C68EFB" w14:textId="77777777" w:rsidR="00FF2E02" w:rsidRPr="00C85483" w:rsidRDefault="00FF2E02" w:rsidP="00FF2E02">
            <w:pPr>
              <w:pStyle w:val="FP"/>
              <w:spacing w:before="80" w:after="80"/>
              <w:ind w:left="57"/>
            </w:pPr>
          </w:p>
        </w:tc>
        <w:tc>
          <w:tcPr>
            <w:tcW w:w="6804" w:type="dxa"/>
            <w:tcBorders>
              <w:top w:val="single" w:sz="6" w:space="0" w:color="auto"/>
              <w:bottom w:val="single" w:sz="6" w:space="0" w:color="auto"/>
              <w:right w:val="single" w:sz="6" w:space="0" w:color="auto"/>
            </w:tcBorders>
          </w:tcPr>
          <w:p w14:paraId="4A680B26" w14:textId="77777777" w:rsidR="00FF2E02" w:rsidRPr="00C85483" w:rsidRDefault="00FF2E02" w:rsidP="00FF2E02">
            <w:pPr>
              <w:pStyle w:val="FP"/>
              <w:tabs>
                <w:tab w:val="left" w:pos="3118"/>
              </w:tabs>
              <w:spacing w:before="80" w:after="80"/>
              <w:ind w:left="57"/>
            </w:pPr>
          </w:p>
        </w:tc>
      </w:tr>
    </w:tbl>
    <w:p w14:paraId="23BDDD52" w14:textId="77777777" w:rsidR="00841CDC" w:rsidRPr="00C85483" w:rsidRDefault="00841CDC" w:rsidP="00FA57FE"/>
    <w:sectPr w:rsidR="00841CDC" w:rsidRPr="00C85483" w:rsidSect="00000226">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F8280" w14:textId="77777777" w:rsidR="00183FF1" w:rsidRDefault="00183FF1" w:rsidP="00841CDC">
      <w:pPr>
        <w:pStyle w:val="TAC"/>
      </w:pPr>
      <w:r>
        <w:separator/>
      </w:r>
    </w:p>
  </w:endnote>
  <w:endnote w:type="continuationSeparator" w:id="0">
    <w:p w14:paraId="01AE1BB1" w14:textId="77777777" w:rsidR="00183FF1" w:rsidRDefault="00183FF1" w:rsidP="00841CDC">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17088" w14:textId="77777777" w:rsidR="00000226" w:rsidRDefault="00000226">
    <w:pPr>
      <w:pStyle w:val="Footer"/>
    </w:pPr>
  </w:p>
  <w:p w14:paraId="23D6F30A" w14:textId="77777777" w:rsidR="00000226" w:rsidRDefault="000002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E846F" w14:textId="77777777" w:rsidR="005A2AEA" w:rsidRDefault="005A2A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29D8A" w14:textId="7844ABDD" w:rsidR="005A2AEA" w:rsidRPr="00000226" w:rsidRDefault="00000226" w:rsidP="00000226">
    <w:pPr>
      <w:pStyle w:val="Footer"/>
    </w:pPr>
    <w:r>
      <w:t>ETSI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E1DF" w14:textId="77777777" w:rsidR="005A2AEA" w:rsidRDefault="005A2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70D7A" w14:textId="77777777" w:rsidR="00183FF1" w:rsidRDefault="00183FF1" w:rsidP="00841CDC">
      <w:pPr>
        <w:pStyle w:val="TAC"/>
      </w:pPr>
      <w:r>
        <w:separator/>
      </w:r>
    </w:p>
  </w:footnote>
  <w:footnote w:type="continuationSeparator" w:id="0">
    <w:p w14:paraId="0945210B" w14:textId="77777777" w:rsidR="00183FF1" w:rsidRDefault="00183FF1" w:rsidP="00841CDC">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E9907" w14:textId="77777777" w:rsidR="00000226" w:rsidRDefault="00000226">
    <w:pPr>
      <w:pStyle w:val="Header"/>
    </w:pPr>
    <w:r>
      <w:rPr>
        <w:lang w:eastAsia="en-GB"/>
      </w:rPr>
      <w:drawing>
        <wp:anchor distT="0" distB="0" distL="114300" distR="114300" simplePos="0" relativeHeight="251659264" behindDoc="1" locked="0" layoutInCell="1" allowOverlap="1" wp14:anchorId="30DCC8F8" wp14:editId="2116A0EC">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F525F" w14:textId="77777777" w:rsidR="005A2AEA" w:rsidRDefault="005A2A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A8A3C" w14:textId="34BD39A6" w:rsidR="00000226" w:rsidRDefault="00000226" w:rsidP="00000226">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7348CA">
      <w:t>ETSI TS 102 224 V15.0.0 (2020-06)</w:t>
    </w:r>
    <w:r>
      <w:rPr>
        <w:noProof w:val="0"/>
      </w:rPr>
      <w:fldChar w:fldCharType="end"/>
    </w:r>
  </w:p>
  <w:p w14:paraId="5315F0B8" w14:textId="77777777" w:rsidR="00000226" w:rsidRDefault="00000226" w:rsidP="00000226">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0BC0A348" w14:textId="32324553" w:rsidR="00000226" w:rsidRDefault="00000226" w:rsidP="00000226">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7348CA">
      <w:t>Release 15</w:t>
    </w:r>
    <w:r>
      <w:rPr>
        <w:noProof w:val="0"/>
      </w:rPr>
      <w:fldChar w:fldCharType="end"/>
    </w:r>
  </w:p>
  <w:p w14:paraId="73F35438" w14:textId="77777777" w:rsidR="005A2AEA" w:rsidRPr="00000226" w:rsidRDefault="005A2AEA" w:rsidP="000002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BD0E" w14:textId="77777777" w:rsidR="005A2AEA" w:rsidRDefault="005A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B991BFF"/>
    <w:multiLevelType w:val="multilevel"/>
    <w:tmpl w:val="57C22FF6"/>
    <w:lvl w:ilvl="0">
      <w:start w:val="9"/>
      <w:numFmt w:val="decimal"/>
      <w:lvlText w:val="%1"/>
      <w:lvlJc w:val="left"/>
      <w:pPr>
        <w:tabs>
          <w:tab w:val="num" w:pos="1416"/>
        </w:tabs>
        <w:ind w:left="1416" w:hanging="1416"/>
      </w:pPr>
      <w:rPr>
        <w:rFonts w:hint="default"/>
      </w:rPr>
    </w:lvl>
    <w:lvl w:ilvl="1">
      <w:start w:val="2"/>
      <w:numFmt w:val="decimal"/>
      <w:lvlText w:val="%1.%2"/>
      <w:lvlJc w:val="left"/>
      <w:pPr>
        <w:tabs>
          <w:tab w:val="num" w:pos="1416"/>
        </w:tabs>
        <w:ind w:left="1416" w:hanging="1416"/>
      </w:pPr>
      <w:rPr>
        <w:rFonts w:hint="default"/>
      </w:rPr>
    </w:lvl>
    <w:lvl w:ilvl="2">
      <w:start w:val="1"/>
      <w:numFmt w:val="decimal"/>
      <w:lvlText w:val="%1.%2.%3"/>
      <w:lvlJc w:val="left"/>
      <w:pPr>
        <w:tabs>
          <w:tab w:val="num" w:pos="1416"/>
        </w:tabs>
        <w:ind w:left="1416" w:hanging="1416"/>
      </w:pPr>
      <w:rPr>
        <w:rFonts w:hint="default"/>
      </w:rPr>
    </w:lvl>
    <w:lvl w:ilvl="3">
      <w:start w:val="1"/>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323E5"/>
    <w:multiLevelType w:val="multilevel"/>
    <w:tmpl w:val="57C22FF6"/>
    <w:lvl w:ilvl="0">
      <w:start w:val="9"/>
      <w:numFmt w:val="decimal"/>
      <w:lvlText w:val="%1"/>
      <w:lvlJc w:val="left"/>
      <w:pPr>
        <w:tabs>
          <w:tab w:val="num" w:pos="1416"/>
        </w:tabs>
        <w:ind w:left="1416" w:hanging="1416"/>
      </w:pPr>
      <w:rPr>
        <w:rFonts w:hint="default"/>
      </w:rPr>
    </w:lvl>
    <w:lvl w:ilvl="1">
      <w:start w:val="2"/>
      <w:numFmt w:val="decimal"/>
      <w:lvlText w:val="%1.%2"/>
      <w:lvlJc w:val="left"/>
      <w:pPr>
        <w:tabs>
          <w:tab w:val="num" w:pos="1416"/>
        </w:tabs>
        <w:ind w:left="1416" w:hanging="1416"/>
      </w:pPr>
      <w:rPr>
        <w:rFonts w:hint="default"/>
      </w:rPr>
    </w:lvl>
    <w:lvl w:ilvl="2">
      <w:start w:val="1"/>
      <w:numFmt w:val="decimal"/>
      <w:lvlText w:val="%1.%2.%3"/>
      <w:lvlJc w:val="left"/>
      <w:pPr>
        <w:tabs>
          <w:tab w:val="num" w:pos="1416"/>
        </w:tabs>
        <w:ind w:left="1416" w:hanging="1416"/>
      </w:pPr>
      <w:rPr>
        <w:rFonts w:hint="default"/>
      </w:rPr>
    </w:lvl>
    <w:lvl w:ilvl="3">
      <w:start w:val="1"/>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F7B4052"/>
    <w:multiLevelType w:val="multilevel"/>
    <w:tmpl w:val="57C22FF6"/>
    <w:lvl w:ilvl="0">
      <w:start w:val="9"/>
      <w:numFmt w:val="decimal"/>
      <w:lvlText w:val="%1"/>
      <w:lvlJc w:val="left"/>
      <w:pPr>
        <w:tabs>
          <w:tab w:val="num" w:pos="1416"/>
        </w:tabs>
        <w:ind w:left="1416" w:hanging="1416"/>
      </w:pPr>
      <w:rPr>
        <w:rFonts w:hint="default"/>
      </w:rPr>
    </w:lvl>
    <w:lvl w:ilvl="1">
      <w:start w:val="2"/>
      <w:numFmt w:val="decimal"/>
      <w:lvlText w:val="%1.%2"/>
      <w:lvlJc w:val="left"/>
      <w:pPr>
        <w:tabs>
          <w:tab w:val="num" w:pos="1416"/>
        </w:tabs>
        <w:ind w:left="1416" w:hanging="1416"/>
      </w:pPr>
      <w:rPr>
        <w:rFonts w:hint="default"/>
      </w:rPr>
    </w:lvl>
    <w:lvl w:ilvl="2">
      <w:start w:val="1"/>
      <w:numFmt w:val="decimal"/>
      <w:lvlText w:val="%1.%2.%3"/>
      <w:lvlJc w:val="left"/>
      <w:pPr>
        <w:tabs>
          <w:tab w:val="num" w:pos="1416"/>
        </w:tabs>
        <w:ind w:left="1416" w:hanging="1416"/>
      </w:pPr>
      <w:rPr>
        <w:rFonts w:hint="default"/>
      </w:rPr>
    </w:lvl>
    <w:lvl w:ilvl="3">
      <w:start w:val="1"/>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2"/>
  </w:num>
  <w:num w:numId="6">
    <w:abstractNumId w:val="28"/>
  </w:num>
  <w:num w:numId="7">
    <w:abstractNumId w:val="2"/>
  </w:num>
  <w:num w:numId="8">
    <w:abstractNumId w:val="1"/>
  </w:num>
  <w:num w:numId="9">
    <w:abstractNumId w:val="0"/>
  </w:num>
  <w:num w:numId="10">
    <w:abstractNumId w:val="2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8"/>
  </w:num>
  <w:num w:numId="19">
    <w:abstractNumId w:val="31"/>
  </w:num>
  <w:num w:numId="20">
    <w:abstractNumId w:val="25"/>
  </w:num>
  <w:num w:numId="21">
    <w:abstractNumId w:val="29"/>
  </w:num>
  <w:num w:numId="22">
    <w:abstractNumId w:val="17"/>
  </w:num>
  <w:num w:numId="23">
    <w:abstractNumId w:val="12"/>
  </w:num>
  <w:num w:numId="24">
    <w:abstractNumId w:val="15"/>
  </w:num>
  <w:num w:numId="25">
    <w:abstractNumId w:val="26"/>
  </w:num>
  <w:num w:numId="26">
    <w:abstractNumId w:val="33"/>
  </w:num>
  <w:num w:numId="27">
    <w:abstractNumId w:val="23"/>
  </w:num>
  <w:num w:numId="28">
    <w:abstractNumId w:val="11"/>
  </w:num>
  <w:num w:numId="29">
    <w:abstractNumId w:val="24"/>
  </w:num>
  <w:num w:numId="30">
    <w:abstractNumId w:val="16"/>
  </w:num>
  <w:num w:numId="31">
    <w:abstractNumId w:val="21"/>
  </w:num>
  <w:num w:numId="32">
    <w:abstractNumId w:val="32"/>
  </w:num>
  <w:num w:numId="33">
    <w:abstractNumId w:val="13"/>
  </w:num>
  <w:num w:numId="34">
    <w:abstractNumId w:val="30"/>
  </w:num>
  <w:num w:numId="35">
    <w:abstractNumId w:val="20"/>
  </w:num>
  <w:num w:numId="36">
    <w:abstractNumId w:val="34"/>
  </w:num>
  <w:num w:numId="37">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341"/>
    <w:rsid w:val="00000226"/>
    <w:rsid w:val="00007C49"/>
    <w:rsid w:val="00017976"/>
    <w:rsid w:val="000217C5"/>
    <w:rsid w:val="00045E56"/>
    <w:rsid w:val="000539F3"/>
    <w:rsid w:val="00064357"/>
    <w:rsid w:val="0006631A"/>
    <w:rsid w:val="000744DD"/>
    <w:rsid w:val="00090E04"/>
    <w:rsid w:val="000A1658"/>
    <w:rsid w:val="000A2C31"/>
    <w:rsid w:val="000B38E9"/>
    <w:rsid w:val="000B7DEF"/>
    <w:rsid w:val="000C2F6B"/>
    <w:rsid w:val="000D1262"/>
    <w:rsid w:val="000D6F5C"/>
    <w:rsid w:val="000E692C"/>
    <w:rsid w:val="000F0A01"/>
    <w:rsid w:val="00120CEE"/>
    <w:rsid w:val="001265BA"/>
    <w:rsid w:val="00146000"/>
    <w:rsid w:val="00165548"/>
    <w:rsid w:val="001658E0"/>
    <w:rsid w:val="001669D1"/>
    <w:rsid w:val="00183FF1"/>
    <w:rsid w:val="001859D1"/>
    <w:rsid w:val="00190E98"/>
    <w:rsid w:val="0019776E"/>
    <w:rsid w:val="001A5814"/>
    <w:rsid w:val="001A6F5C"/>
    <w:rsid w:val="001B4AC7"/>
    <w:rsid w:val="001C65D1"/>
    <w:rsid w:val="001D0214"/>
    <w:rsid w:val="001F2D63"/>
    <w:rsid w:val="0020024B"/>
    <w:rsid w:val="00204D53"/>
    <w:rsid w:val="00221F95"/>
    <w:rsid w:val="00234B00"/>
    <w:rsid w:val="002444A2"/>
    <w:rsid w:val="00251171"/>
    <w:rsid w:val="00253592"/>
    <w:rsid w:val="002649C8"/>
    <w:rsid w:val="00267639"/>
    <w:rsid w:val="00274EE0"/>
    <w:rsid w:val="00276E56"/>
    <w:rsid w:val="00282F22"/>
    <w:rsid w:val="00291828"/>
    <w:rsid w:val="002966D3"/>
    <w:rsid w:val="0029738D"/>
    <w:rsid w:val="002A4EAA"/>
    <w:rsid w:val="002A7D51"/>
    <w:rsid w:val="002F11AB"/>
    <w:rsid w:val="00312593"/>
    <w:rsid w:val="003148DD"/>
    <w:rsid w:val="00321389"/>
    <w:rsid w:val="00330863"/>
    <w:rsid w:val="00330ECC"/>
    <w:rsid w:val="00356264"/>
    <w:rsid w:val="00356B04"/>
    <w:rsid w:val="00376B00"/>
    <w:rsid w:val="00385384"/>
    <w:rsid w:val="00396122"/>
    <w:rsid w:val="003B0274"/>
    <w:rsid w:val="003B1F7D"/>
    <w:rsid w:val="003C0CAD"/>
    <w:rsid w:val="003D1321"/>
    <w:rsid w:val="003D28BA"/>
    <w:rsid w:val="003D73D1"/>
    <w:rsid w:val="003F1AE9"/>
    <w:rsid w:val="003F2821"/>
    <w:rsid w:val="00402108"/>
    <w:rsid w:val="0040284A"/>
    <w:rsid w:val="00406852"/>
    <w:rsid w:val="00457BC6"/>
    <w:rsid w:val="00463AE9"/>
    <w:rsid w:val="004779F8"/>
    <w:rsid w:val="004A3F78"/>
    <w:rsid w:val="004B1973"/>
    <w:rsid w:val="004C427E"/>
    <w:rsid w:val="004D073B"/>
    <w:rsid w:val="004D495C"/>
    <w:rsid w:val="004D706C"/>
    <w:rsid w:val="004F46F8"/>
    <w:rsid w:val="004F61FE"/>
    <w:rsid w:val="005004AA"/>
    <w:rsid w:val="005012F6"/>
    <w:rsid w:val="0054624D"/>
    <w:rsid w:val="00582D2D"/>
    <w:rsid w:val="005868F6"/>
    <w:rsid w:val="00590B6F"/>
    <w:rsid w:val="00595913"/>
    <w:rsid w:val="005A2A55"/>
    <w:rsid w:val="005A2AEA"/>
    <w:rsid w:val="005B4447"/>
    <w:rsid w:val="005D159D"/>
    <w:rsid w:val="005F027F"/>
    <w:rsid w:val="00604541"/>
    <w:rsid w:val="00613E09"/>
    <w:rsid w:val="00620B40"/>
    <w:rsid w:val="00635081"/>
    <w:rsid w:val="00664033"/>
    <w:rsid w:val="006727CD"/>
    <w:rsid w:val="006777EC"/>
    <w:rsid w:val="00682E0E"/>
    <w:rsid w:val="006870B1"/>
    <w:rsid w:val="006951E8"/>
    <w:rsid w:val="00697F77"/>
    <w:rsid w:val="006B5F98"/>
    <w:rsid w:val="006C2898"/>
    <w:rsid w:val="006C5509"/>
    <w:rsid w:val="006D52AB"/>
    <w:rsid w:val="006E0626"/>
    <w:rsid w:val="006E34B7"/>
    <w:rsid w:val="006E35D3"/>
    <w:rsid w:val="007010D7"/>
    <w:rsid w:val="00701924"/>
    <w:rsid w:val="0070486C"/>
    <w:rsid w:val="00715A2A"/>
    <w:rsid w:val="00721BB4"/>
    <w:rsid w:val="007348CA"/>
    <w:rsid w:val="007673C0"/>
    <w:rsid w:val="00776FB6"/>
    <w:rsid w:val="007777BC"/>
    <w:rsid w:val="00793470"/>
    <w:rsid w:val="007A0AA9"/>
    <w:rsid w:val="007A3DB9"/>
    <w:rsid w:val="007B28FB"/>
    <w:rsid w:val="007C6214"/>
    <w:rsid w:val="007C7444"/>
    <w:rsid w:val="007D20B4"/>
    <w:rsid w:val="00803BA5"/>
    <w:rsid w:val="00821341"/>
    <w:rsid w:val="00822CEA"/>
    <w:rsid w:val="008233B5"/>
    <w:rsid w:val="00841CDC"/>
    <w:rsid w:val="0085691E"/>
    <w:rsid w:val="008710A0"/>
    <w:rsid w:val="008730E9"/>
    <w:rsid w:val="008807E6"/>
    <w:rsid w:val="00880E6B"/>
    <w:rsid w:val="008900E9"/>
    <w:rsid w:val="008C5CBE"/>
    <w:rsid w:val="008D2878"/>
    <w:rsid w:val="008D619D"/>
    <w:rsid w:val="00906AC4"/>
    <w:rsid w:val="009372F0"/>
    <w:rsid w:val="00957538"/>
    <w:rsid w:val="009634D0"/>
    <w:rsid w:val="00967B96"/>
    <w:rsid w:val="009719BF"/>
    <w:rsid w:val="0099262A"/>
    <w:rsid w:val="009C0877"/>
    <w:rsid w:val="009E70C5"/>
    <w:rsid w:val="009F4E83"/>
    <w:rsid w:val="00A238F1"/>
    <w:rsid w:val="00A337A8"/>
    <w:rsid w:val="00A35477"/>
    <w:rsid w:val="00A44860"/>
    <w:rsid w:val="00A44904"/>
    <w:rsid w:val="00A472E0"/>
    <w:rsid w:val="00A57EC0"/>
    <w:rsid w:val="00A74BC4"/>
    <w:rsid w:val="00A764A1"/>
    <w:rsid w:val="00A806E6"/>
    <w:rsid w:val="00A9653C"/>
    <w:rsid w:val="00AB24E0"/>
    <w:rsid w:val="00AD73C7"/>
    <w:rsid w:val="00AE07BC"/>
    <w:rsid w:val="00AE0D56"/>
    <w:rsid w:val="00B03F6C"/>
    <w:rsid w:val="00B053EB"/>
    <w:rsid w:val="00B10759"/>
    <w:rsid w:val="00B41ACE"/>
    <w:rsid w:val="00B424D1"/>
    <w:rsid w:val="00B477DB"/>
    <w:rsid w:val="00B633C7"/>
    <w:rsid w:val="00B711A2"/>
    <w:rsid w:val="00B7154A"/>
    <w:rsid w:val="00BA56E2"/>
    <w:rsid w:val="00BB0F70"/>
    <w:rsid w:val="00BB30D0"/>
    <w:rsid w:val="00BC7E86"/>
    <w:rsid w:val="00BE33A7"/>
    <w:rsid w:val="00BF55E5"/>
    <w:rsid w:val="00BF569A"/>
    <w:rsid w:val="00C36F45"/>
    <w:rsid w:val="00C37AD8"/>
    <w:rsid w:val="00C40E41"/>
    <w:rsid w:val="00C42A6D"/>
    <w:rsid w:val="00C45B6F"/>
    <w:rsid w:val="00C510E7"/>
    <w:rsid w:val="00C61E7C"/>
    <w:rsid w:val="00C724F1"/>
    <w:rsid w:val="00C85483"/>
    <w:rsid w:val="00CA6CA2"/>
    <w:rsid w:val="00CC6AA8"/>
    <w:rsid w:val="00CE41FC"/>
    <w:rsid w:val="00D074BE"/>
    <w:rsid w:val="00D102BC"/>
    <w:rsid w:val="00D6109B"/>
    <w:rsid w:val="00D61BD0"/>
    <w:rsid w:val="00D650C0"/>
    <w:rsid w:val="00D651AA"/>
    <w:rsid w:val="00D7585A"/>
    <w:rsid w:val="00D9364A"/>
    <w:rsid w:val="00D93E43"/>
    <w:rsid w:val="00D94B43"/>
    <w:rsid w:val="00DA1D6B"/>
    <w:rsid w:val="00DA6401"/>
    <w:rsid w:val="00DB308E"/>
    <w:rsid w:val="00DC2912"/>
    <w:rsid w:val="00DD2346"/>
    <w:rsid w:val="00DE433B"/>
    <w:rsid w:val="00DF221D"/>
    <w:rsid w:val="00E06355"/>
    <w:rsid w:val="00E07BAF"/>
    <w:rsid w:val="00E65214"/>
    <w:rsid w:val="00E7746C"/>
    <w:rsid w:val="00E978FA"/>
    <w:rsid w:val="00EB3BB2"/>
    <w:rsid w:val="00EC1334"/>
    <w:rsid w:val="00EC50F2"/>
    <w:rsid w:val="00ED5491"/>
    <w:rsid w:val="00ED5DA5"/>
    <w:rsid w:val="00EE7E18"/>
    <w:rsid w:val="00EF5455"/>
    <w:rsid w:val="00F3668E"/>
    <w:rsid w:val="00F4020E"/>
    <w:rsid w:val="00F554B7"/>
    <w:rsid w:val="00F55EF7"/>
    <w:rsid w:val="00F611B4"/>
    <w:rsid w:val="00F7125C"/>
    <w:rsid w:val="00FA57FE"/>
    <w:rsid w:val="00FB4151"/>
    <w:rsid w:val="00FB5759"/>
    <w:rsid w:val="00FB57A8"/>
    <w:rsid w:val="00FC2FFE"/>
    <w:rsid w:val="00FD0932"/>
    <w:rsid w:val="00FD2BDD"/>
    <w:rsid w:val="00FF2E02"/>
    <w:rsid w:val="00FF63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9DC5E7A"/>
  <w15:chartTrackingRefBased/>
  <w15:docId w15:val="{C09E9FCE-2A91-4190-9AC0-C21AC37F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0226"/>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0002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00226"/>
    <w:pPr>
      <w:pBdr>
        <w:top w:val="none" w:sz="0" w:space="0" w:color="auto"/>
      </w:pBdr>
      <w:spacing w:before="180"/>
      <w:outlineLvl w:val="1"/>
    </w:pPr>
    <w:rPr>
      <w:sz w:val="32"/>
    </w:rPr>
  </w:style>
  <w:style w:type="paragraph" w:styleId="Heading3">
    <w:name w:val="heading 3"/>
    <w:basedOn w:val="Heading2"/>
    <w:next w:val="Normal"/>
    <w:qFormat/>
    <w:rsid w:val="00000226"/>
    <w:pPr>
      <w:spacing w:before="120"/>
      <w:outlineLvl w:val="2"/>
    </w:pPr>
    <w:rPr>
      <w:sz w:val="28"/>
    </w:rPr>
  </w:style>
  <w:style w:type="paragraph" w:styleId="Heading4">
    <w:name w:val="heading 4"/>
    <w:basedOn w:val="Heading3"/>
    <w:next w:val="Normal"/>
    <w:qFormat/>
    <w:rsid w:val="00000226"/>
    <w:pPr>
      <w:ind w:left="1418" w:hanging="1418"/>
      <w:outlineLvl w:val="3"/>
    </w:pPr>
    <w:rPr>
      <w:sz w:val="24"/>
    </w:rPr>
  </w:style>
  <w:style w:type="paragraph" w:styleId="Heading5">
    <w:name w:val="heading 5"/>
    <w:basedOn w:val="Heading4"/>
    <w:next w:val="Normal"/>
    <w:qFormat/>
    <w:rsid w:val="00000226"/>
    <w:pPr>
      <w:ind w:left="1701" w:hanging="1701"/>
      <w:outlineLvl w:val="4"/>
    </w:pPr>
    <w:rPr>
      <w:sz w:val="22"/>
    </w:rPr>
  </w:style>
  <w:style w:type="paragraph" w:styleId="Heading6">
    <w:name w:val="heading 6"/>
    <w:basedOn w:val="H6"/>
    <w:next w:val="Normal"/>
    <w:qFormat/>
    <w:rsid w:val="00000226"/>
    <w:pPr>
      <w:outlineLvl w:val="5"/>
    </w:pPr>
  </w:style>
  <w:style w:type="paragraph" w:styleId="Heading7">
    <w:name w:val="heading 7"/>
    <w:basedOn w:val="H6"/>
    <w:next w:val="Normal"/>
    <w:qFormat/>
    <w:rsid w:val="00000226"/>
    <w:pPr>
      <w:outlineLvl w:val="6"/>
    </w:pPr>
  </w:style>
  <w:style w:type="paragraph" w:styleId="Heading8">
    <w:name w:val="heading 8"/>
    <w:basedOn w:val="Heading1"/>
    <w:next w:val="Normal"/>
    <w:qFormat/>
    <w:rsid w:val="00000226"/>
    <w:pPr>
      <w:ind w:left="0" w:firstLine="0"/>
      <w:outlineLvl w:val="7"/>
    </w:pPr>
  </w:style>
  <w:style w:type="paragraph" w:styleId="Heading9">
    <w:name w:val="heading 9"/>
    <w:basedOn w:val="Heading8"/>
    <w:next w:val="Normal"/>
    <w:qFormat/>
    <w:rsid w:val="000002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0226"/>
    <w:pPr>
      <w:ind w:left="1985" w:hanging="1985"/>
      <w:outlineLvl w:val="9"/>
    </w:pPr>
    <w:rPr>
      <w:sz w:val="20"/>
    </w:rPr>
  </w:style>
  <w:style w:type="paragraph" w:styleId="TOC9">
    <w:name w:val="toc 9"/>
    <w:basedOn w:val="TOC8"/>
    <w:semiHidden/>
    <w:rsid w:val="00000226"/>
    <w:pPr>
      <w:ind w:left="1418" w:hanging="1418"/>
    </w:pPr>
  </w:style>
  <w:style w:type="paragraph" w:styleId="TOC8">
    <w:name w:val="toc 8"/>
    <w:basedOn w:val="TOC1"/>
    <w:uiPriority w:val="39"/>
    <w:rsid w:val="00000226"/>
    <w:pPr>
      <w:spacing w:before="180"/>
      <w:ind w:left="2693" w:hanging="2693"/>
    </w:pPr>
    <w:rPr>
      <w:b/>
    </w:rPr>
  </w:style>
  <w:style w:type="paragraph" w:styleId="TOC1">
    <w:name w:val="toc 1"/>
    <w:uiPriority w:val="39"/>
    <w:rsid w:val="0000022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00226"/>
    <w:pPr>
      <w:keepLines/>
      <w:tabs>
        <w:tab w:val="center" w:pos="4536"/>
        <w:tab w:val="right" w:pos="9072"/>
      </w:tabs>
    </w:pPr>
    <w:rPr>
      <w:noProof/>
    </w:rPr>
  </w:style>
  <w:style w:type="character" w:customStyle="1" w:styleId="ZGSM">
    <w:name w:val="ZGSM"/>
    <w:rsid w:val="00000226"/>
  </w:style>
  <w:style w:type="paragraph" w:styleId="Header">
    <w:name w:val="header"/>
    <w:rsid w:val="0000022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0022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00226"/>
    <w:pPr>
      <w:ind w:left="1701" w:hanging="1701"/>
    </w:pPr>
  </w:style>
  <w:style w:type="paragraph" w:styleId="TOC4">
    <w:name w:val="toc 4"/>
    <w:basedOn w:val="TOC3"/>
    <w:semiHidden/>
    <w:rsid w:val="00000226"/>
    <w:pPr>
      <w:ind w:left="1418" w:hanging="1418"/>
    </w:pPr>
  </w:style>
  <w:style w:type="paragraph" w:styleId="TOC3">
    <w:name w:val="toc 3"/>
    <w:basedOn w:val="TOC2"/>
    <w:uiPriority w:val="39"/>
    <w:rsid w:val="00000226"/>
    <w:pPr>
      <w:ind w:left="1134" w:hanging="1134"/>
    </w:pPr>
  </w:style>
  <w:style w:type="paragraph" w:styleId="TOC2">
    <w:name w:val="toc 2"/>
    <w:basedOn w:val="TOC1"/>
    <w:uiPriority w:val="39"/>
    <w:rsid w:val="00000226"/>
    <w:pPr>
      <w:spacing w:before="0"/>
      <w:ind w:left="851" w:hanging="851"/>
    </w:pPr>
    <w:rPr>
      <w:sz w:val="20"/>
    </w:rPr>
  </w:style>
  <w:style w:type="paragraph" w:styleId="Index1">
    <w:name w:val="index 1"/>
    <w:basedOn w:val="Normal"/>
    <w:semiHidden/>
    <w:rsid w:val="00000226"/>
    <w:pPr>
      <w:keepLines/>
    </w:pPr>
  </w:style>
  <w:style w:type="paragraph" w:styleId="Index2">
    <w:name w:val="index 2"/>
    <w:basedOn w:val="Index1"/>
    <w:semiHidden/>
    <w:rsid w:val="00000226"/>
    <w:pPr>
      <w:ind w:left="284"/>
    </w:pPr>
  </w:style>
  <w:style w:type="paragraph" w:customStyle="1" w:styleId="TT">
    <w:name w:val="TT"/>
    <w:basedOn w:val="Heading1"/>
    <w:next w:val="Normal"/>
    <w:rsid w:val="00000226"/>
    <w:pPr>
      <w:outlineLvl w:val="9"/>
    </w:pPr>
  </w:style>
  <w:style w:type="paragraph" w:styleId="Footer">
    <w:name w:val="footer"/>
    <w:basedOn w:val="Header"/>
    <w:link w:val="FooterChar"/>
    <w:rsid w:val="00000226"/>
    <w:pPr>
      <w:jc w:val="center"/>
    </w:pPr>
    <w:rPr>
      <w:i/>
    </w:rPr>
  </w:style>
  <w:style w:type="character" w:styleId="FootnoteReference">
    <w:name w:val="footnote reference"/>
    <w:basedOn w:val="DefaultParagraphFont"/>
    <w:semiHidden/>
    <w:rsid w:val="00000226"/>
    <w:rPr>
      <w:b/>
      <w:position w:val="6"/>
      <w:sz w:val="16"/>
    </w:rPr>
  </w:style>
  <w:style w:type="paragraph" w:styleId="FootnoteText">
    <w:name w:val="footnote text"/>
    <w:basedOn w:val="Normal"/>
    <w:semiHidden/>
    <w:rsid w:val="00000226"/>
    <w:pPr>
      <w:keepLines/>
      <w:ind w:left="454" w:hanging="454"/>
    </w:pPr>
    <w:rPr>
      <w:sz w:val="16"/>
    </w:rPr>
  </w:style>
  <w:style w:type="paragraph" w:customStyle="1" w:styleId="NF">
    <w:name w:val="NF"/>
    <w:basedOn w:val="NO"/>
    <w:rsid w:val="00000226"/>
    <w:pPr>
      <w:keepNext/>
      <w:spacing w:after="0"/>
    </w:pPr>
    <w:rPr>
      <w:rFonts w:ascii="Arial" w:hAnsi="Arial"/>
      <w:sz w:val="18"/>
    </w:rPr>
  </w:style>
  <w:style w:type="paragraph" w:customStyle="1" w:styleId="NO">
    <w:name w:val="NO"/>
    <w:basedOn w:val="Normal"/>
    <w:link w:val="NOChar"/>
    <w:rsid w:val="00000226"/>
    <w:pPr>
      <w:keepLines/>
      <w:ind w:left="1135" w:hanging="851"/>
    </w:pPr>
  </w:style>
  <w:style w:type="paragraph" w:customStyle="1" w:styleId="PL">
    <w:name w:val="PL"/>
    <w:rsid w:val="0000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00226"/>
    <w:pPr>
      <w:jc w:val="right"/>
    </w:pPr>
  </w:style>
  <w:style w:type="paragraph" w:customStyle="1" w:styleId="TAL">
    <w:name w:val="TAL"/>
    <w:basedOn w:val="Normal"/>
    <w:rsid w:val="00000226"/>
    <w:pPr>
      <w:keepNext/>
      <w:keepLines/>
      <w:spacing w:after="0"/>
    </w:pPr>
    <w:rPr>
      <w:rFonts w:ascii="Arial" w:hAnsi="Arial"/>
      <w:sz w:val="18"/>
    </w:rPr>
  </w:style>
  <w:style w:type="paragraph" w:styleId="ListNumber2">
    <w:name w:val="List Number 2"/>
    <w:basedOn w:val="ListNumber"/>
    <w:rsid w:val="00000226"/>
    <w:pPr>
      <w:ind w:left="851"/>
    </w:pPr>
  </w:style>
  <w:style w:type="paragraph" w:styleId="ListNumber">
    <w:name w:val="List Number"/>
    <w:basedOn w:val="List"/>
    <w:rsid w:val="00000226"/>
  </w:style>
  <w:style w:type="paragraph" w:styleId="List">
    <w:name w:val="List"/>
    <w:basedOn w:val="Normal"/>
    <w:rsid w:val="00000226"/>
    <w:pPr>
      <w:ind w:left="568" w:hanging="284"/>
    </w:pPr>
  </w:style>
  <w:style w:type="paragraph" w:customStyle="1" w:styleId="TAH">
    <w:name w:val="TAH"/>
    <w:basedOn w:val="TAC"/>
    <w:rsid w:val="00000226"/>
    <w:rPr>
      <w:b/>
    </w:rPr>
  </w:style>
  <w:style w:type="paragraph" w:customStyle="1" w:styleId="TAC">
    <w:name w:val="TAC"/>
    <w:basedOn w:val="TAL"/>
    <w:rsid w:val="00000226"/>
    <w:pPr>
      <w:jc w:val="center"/>
    </w:pPr>
  </w:style>
  <w:style w:type="paragraph" w:customStyle="1" w:styleId="LD">
    <w:name w:val="LD"/>
    <w:rsid w:val="0000022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000226"/>
    <w:pPr>
      <w:keepLines/>
      <w:ind w:left="1702" w:hanging="1418"/>
    </w:pPr>
  </w:style>
  <w:style w:type="paragraph" w:customStyle="1" w:styleId="FP">
    <w:name w:val="FP"/>
    <w:basedOn w:val="Normal"/>
    <w:rsid w:val="00000226"/>
    <w:pPr>
      <w:spacing w:after="0"/>
    </w:pPr>
  </w:style>
  <w:style w:type="paragraph" w:customStyle="1" w:styleId="NW">
    <w:name w:val="NW"/>
    <w:basedOn w:val="NO"/>
    <w:rsid w:val="00000226"/>
    <w:pPr>
      <w:spacing w:after="0"/>
    </w:pPr>
  </w:style>
  <w:style w:type="paragraph" w:customStyle="1" w:styleId="EW">
    <w:name w:val="EW"/>
    <w:basedOn w:val="EX"/>
    <w:rsid w:val="00000226"/>
    <w:pPr>
      <w:spacing w:after="0"/>
    </w:pPr>
  </w:style>
  <w:style w:type="paragraph" w:customStyle="1" w:styleId="B10">
    <w:name w:val="B1"/>
    <w:basedOn w:val="List"/>
    <w:rsid w:val="00000226"/>
    <w:pPr>
      <w:ind w:left="738" w:hanging="454"/>
    </w:pPr>
  </w:style>
  <w:style w:type="paragraph" w:styleId="TOC6">
    <w:name w:val="toc 6"/>
    <w:basedOn w:val="TOC5"/>
    <w:next w:val="Normal"/>
    <w:semiHidden/>
    <w:rsid w:val="00000226"/>
    <w:pPr>
      <w:ind w:left="1985" w:hanging="1985"/>
    </w:pPr>
  </w:style>
  <w:style w:type="paragraph" w:styleId="TOC7">
    <w:name w:val="toc 7"/>
    <w:basedOn w:val="TOC6"/>
    <w:next w:val="Normal"/>
    <w:semiHidden/>
    <w:rsid w:val="00000226"/>
    <w:pPr>
      <w:ind w:left="2268" w:hanging="2268"/>
    </w:pPr>
  </w:style>
  <w:style w:type="paragraph" w:styleId="ListBullet2">
    <w:name w:val="List Bullet 2"/>
    <w:basedOn w:val="ListBullet"/>
    <w:rsid w:val="00000226"/>
    <w:pPr>
      <w:ind w:left="851"/>
    </w:pPr>
  </w:style>
  <w:style w:type="paragraph" w:styleId="ListBullet">
    <w:name w:val="List Bullet"/>
    <w:basedOn w:val="List"/>
    <w:rsid w:val="00000226"/>
  </w:style>
  <w:style w:type="paragraph" w:customStyle="1" w:styleId="EditorsNote">
    <w:name w:val="Editor's Note"/>
    <w:basedOn w:val="NO"/>
    <w:rsid w:val="00000226"/>
    <w:rPr>
      <w:color w:val="FF0000"/>
    </w:rPr>
  </w:style>
  <w:style w:type="paragraph" w:customStyle="1" w:styleId="TH">
    <w:name w:val="TH"/>
    <w:basedOn w:val="FL"/>
    <w:next w:val="FL"/>
    <w:rsid w:val="00000226"/>
  </w:style>
  <w:style w:type="paragraph" w:customStyle="1" w:styleId="ZA">
    <w:name w:val="ZA"/>
    <w:rsid w:val="000002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02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022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0002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00226"/>
    <w:pPr>
      <w:ind w:left="851" w:hanging="851"/>
    </w:pPr>
  </w:style>
  <w:style w:type="paragraph" w:customStyle="1" w:styleId="ZH">
    <w:name w:val="ZH"/>
    <w:rsid w:val="0000022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000226"/>
    <w:pPr>
      <w:keepNext w:val="0"/>
      <w:spacing w:before="0" w:after="240"/>
    </w:pPr>
  </w:style>
  <w:style w:type="paragraph" w:customStyle="1" w:styleId="ZG">
    <w:name w:val="ZG"/>
    <w:rsid w:val="000002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00226"/>
    <w:pPr>
      <w:ind w:left="1135"/>
    </w:pPr>
  </w:style>
  <w:style w:type="paragraph" w:styleId="List2">
    <w:name w:val="List 2"/>
    <w:basedOn w:val="List"/>
    <w:rsid w:val="00000226"/>
    <w:pPr>
      <w:ind w:left="851"/>
    </w:pPr>
  </w:style>
  <w:style w:type="paragraph" w:styleId="List3">
    <w:name w:val="List 3"/>
    <w:basedOn w:val="List2"/>
    <w:rsid w:val="00000226"/>
    <w:pPr>
      <w:ind w:left="1135"/>
    </w:pPr>
  </w:style>
  <w:style w:type="paragraph" w:styleId="List4">
    <w:name w:val="List 4"/>
    <w:basedOn w:val="List3"/>
    <w:rsid w:val="00000226"/>
    <w:pPr>
      <w:ind w:left="1418"/>
    </w:pPr>
  </w:style>
  <w:style w:type="paragraph" w:styleId="List5">
    <w:name w:val="List 5"/>
    <w:basedOn w:val="List4"/>
    <w:rsid w:val="00000226"/>
    <w:pPr>
      <w:ind w:left="1702"/>
    </w:pPr>
  </w:style>
  <w:style w:type="paragraph" w:styleId="ListBullet4">
    <w:name w:val="List Bullet 4"/>
    <w:basedOn w:val="ListBullet3"/>
    <w:rsid w:val="00000226"/>
    <w:pPr>
      <w:ind w:left="1418"/>
    </w:pPr>
  </w:style>
  <w:style w:type="paragraph" w:styleId="ListBullet5">
    <w:name w:val="List Bullet 5"/>
    <w:basedOn w:val="ListBullet4"/>
    <w:rsid w:val="00000226"/>
    <w:pPr>
      <w:ind w:left="1702"/>
    </w:pPr>
  </w:style>
  <w:style w:type="paragraph" w:customStyle="1" w:styleId="B20">
    <w:name w:val="B2"/>
    <w:basedOn w:val="List2"/>
    <w:rsid w:val="00000226"/>
    <w:pPr>
      <w:ind w:left="1191" w:hanging="454"/>
    </w:pPr>
  </w:style>
  <w:style w:type="paragraph" w:customStyle="1" w:styleId="B30">
    <w:name w:val="B3"/>
    <w:basedOn w:val="List3"/>
    <w:rsid w:val="00000226"/>
    <w:pPr>
      <w:ind w:left="1645" w:hanging="454"/>
    </w:pPr>
  </w:style>
  <w:style w:type="paragraph" w:customStyle="1" w:styleId="B4">
    <w:name w:val="B4"/>
    <w:basedOn w:val="List4"/>
    <w:rsid w:val="00000226"/>
    <w:pPr>
      <w:ind w:left="2098" w:hanging="454"/>
    </w:pPr>
  </w:style>
  <w:style w:type="paragraph" w:customStyle="1" w:styleId="B5">
    <w:name w:val="B5"/>
    <w:basedOn w:val="List5"/>
    <w:rsid w:val="00000226"/>
    <w:pPr>
      <w:ind w:left="2552" w:hanging="454"/>
    </w:pPr>
  </w:style>
  <w:style w:type="paragraph" w:customStyle="1" w:styleId="ZTD">
    <w:name w:val="ZTD"/>
    <w:basedOn w:val="ZB"/>
    <w:rsid w:val="00000226"/>
    <w:pPr>
      <w:framePr w:hRule="auto" w:wrap="notBeside" w:y="852"/>
    </w:pPr>
    <w:rPr>
      <w:i w:val="0"/>
      <w:sz w:val="40"/>
    </w:rPr>
  </w:style>
  <w:style w:type="paragraph" w:customStyle="1" w:styleId="ZV">
    <w:name w:val="ZV"/>
    <w:basedOn w:val="ZU"/>
    <w:rsid w:val="0000022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000226"/>
    <w:pPr>
      <w:numPr>
        <w:numId w:val="4"/>
      </w:numPr>
      <w:tabs>
        <w:tab w:val="left" w:pos="1134"/>
      </w:tabs>
    </w:pPr>
  </w:style>
  <w:style w:type="paragraph" w:customStyle="1" w:styleId="B1">
    <w:name w:val="B1+"/>
    <w:basedOn w:val="B10"/>
    <w:rsid w:val="00000226"/>
    <w:pPr>
      <w:numPr>
        <w:numId w:val="2"/>
      </w:numPr>
    </w:pPr>
  </w:style>
  <w:style w:type="paragraph" w:customStyle="1" w:styleId="B2">
    <w:name w:val="B2+"/>
    <w:basedOn w:val="B20"/>
    <w:rsid w:val="00000226"/>
    <w:pPr>
      <w:numPr>
        <w:numId w:val="3"/>
      </w:numPr>
    </w:pPr>
  </w:style>
  <w:style w:type="paragraph" w:customStyle="1" w:styleId="BL">
    <w:name w:val="BL"/>
    <w:basedOn w:val="Normal"/>
    <w:rsid w:val="00000226"/>
    <w:pPr>
      <w:numPr>
        <w:numId w:val="6"/>
      </w:numPr>
      <w:tabs>
        <w:tab w:val="left" w:pos="851"/>
      </w:tabs>
    </w:pPr>
  </w:style>
  <w:style w:type="paragraph" w:customStyle="1" w:styleId="BN">
    <w:name w:val="BN"/>
    <w:basedOn w:val="Normal"/>
    <w:rsid w:val="00000226"/>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7"/>
      </w:numPr>
    </w:pPr>
  </w:style>
  <w:style w:type="paragraph" w:styleId="ListNumber4">
    <w:name w:val="List Number 4"/>
    <w:basedOn w:val="Normal"/>
    <w:pPr>
      <w:numPr>
        <w:numId w:val="8"/>
      </w:numPr>
    </w:pPr>
  </w:style>
  <w:style w:type="paragraph" w:styleId="ListNumber5">
    <w:name w:val="List Number 5"/>
    <w:basedOn w:val="Normal"/>
    <w:pPr>
      <w:numPr>
        <w:numId w:val="9"/>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000226"/>
    <w:pPr>
      <w:keepNext/>
      <w:keepLines/>
      <w:spacing w:after="0"/>
      <w:jc w:val="both"/>
    </w:pPr>
    <w:rPr>
      <w:rFonts w:ascii="Arial" w:hAnsi="Arial"/>
      <w:sz w:val="18"/>
    </w:rPr>
  </w:style>
  <w:style w:type="paragraph" w:customStyle="1" w:styleId="FL">
    <w:name w:val="FL"/>
    <w:basedOn w:val="Normal"/>
    <w:rsid w:val="00000226"/>
    <w:pPr>
      <w:keepNext/>
      <w:keepLines/>
      <w:spacing w:before="60"/>
      <w:jc w:val="center"/>
    </w:pPr>
    <w:rPr>
      <w:rFonts w:ascii="Arial" w:hAnsi="Arial"/>
      <w:b/>
    </w:rPr>
  </w:style>
  <w:style w:type="paragraph" w:styleId="BalloonText">
    <w:name w:val="Balloon Text"/>
    <w:basedOn w:val="Normal"/>
    <w:semiHidden/>
    <w:rsid w:val="006727CD"/>
    <w:rPr>
      <w:rFonts w:ascii="Tahoma" w:hAnsi="Tahoma" w:cs="Tahoma"/>
      <w:sz w:val="16"/>
      <w:szCs w:val="16"/>
    </w:rPr>
  </w:style>
  <w:style w:type="paragraph" w:styleId="CommentSubject">
    <w:name w:val="annotation subject"/>
    <w:basedOn w:val="CommentText"/>
    <w:next w:val="CommentText"/>
    <w:semiHidden/>
    <w:rsid w:val="000D1262"/>
    <w:rPr>
      <w:b/>
      <w:bCs/>
    </w:rPr>
  </w:style>
  <w:style w:type="paragraph" w:customStyle="1" w:styleId="TB1">
    <w:name w:val="TB1"/>
    <w:basedOn w:val="Normal"/>
    <w:qFormat/>
    <w:rsid w:val="00000226"/>
    <w:pPr>
      <w:keepNext/>
      <w:keepLines/>
      <w:numPr>
        <w:numId w:val="36"/>
      </w:numPr>
      <w:tabs>
        <w:tab w:val="left" w:pos="720"/>
      </w:tabs>
      <w:spacing w:after="0"/>
      <w:ind w:left="737" w:hanging="380"/>
    </w:pPr>
    <w:rPr>
      <w:rFonts w:ascii="Arial" w:hAnsi="Arial"/>
      <w:sz w:val="18"/>
    </w:rPr>
  </w:style>
  <w:style w:type="paragraph" w:customStyle="1" w:styleId="TB2">
    <w:name w:val="TB2"/>
    <w:basedOn w:val="Normal"/>
    <w:qFormat/>
    <w:rsid w:val="00000226"/>
    <w:pPr>
      <w:keepNext/>
      <w:keepLines/>
      <w:numPr>
        <w:numId w:val="37"/>
      </w:numPr>
      <w:tabs>
        <w:tab w:val="left" w:pos="1109"/>
      </w:tabs>
      <w:spacing w:after="0"/>
      <w:ind w:left="1100" w:hanging="380"/>
    </w:pPr>
    <w:rPr>
      <w:rFonts w:ascii="Arial" w:hAnsi="Arial"/>
      <w:sz w:val="18"/>
    </w:rPr>
  </w:style>
  <w:style w:type="character" w:customStyle="1" w:styleId="FooterChar">
    <w:name w:val="Footer Char"/>
    <w:link w:val="Footer"/>
    <w:rsid w:val="00C42A6D"/>
    <w:rPr>
      <w:rFonts w:ascii="Arial" w:hAnsi="Arial"/>
      <w:b/>
      <w:i/>
      <w:noProof/>
      <w:sz w:val="18"/>
      <w:lang w:eastAsia="en-US"/>
    </w:rPr>
  </w:style>
  <w:style w:type="character" w:customStyle="1" w:styleId="Heading1Char">
    <w:name w:val="Heading 1 Char"/>
    <w:link w:val="Heading1"/>
    <w:uiPriority w:val="9"/>
    <w:rsid w:val="00C42A6D"/>
    <w:rPr>
      <w:rFonts w:ascii="Arial" w:hAnsi="Arial"/>
      <w:sz w:val="36"/>
      <w:lang w:eastAsia="en-US"/>
    </w:rPr>
  </w:style>
  <w:style w:type="character" w:customStyle="1" w:styleId="NOChar">
    <w:name w:val="NO Char"/>
    <w:link w:val="NO"/>
    <w:rsid w:val="00D936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si.org/standards-search" TargetMode="External"/><Relationship Id="rId18" Type="http://schemas.openxmlformats.org/officeDocument/2006/relationships/hyperlink" Target="https://portal.etsi.org/Services/editHelp!/Howtostart/ETSIDraftingRules.aspx"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ipr.etsi.or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portal.etsi.org/People/CommiteeSupportStaff.aspx"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portal.etsi.org/TB/ETSIDeliverableStatus.aspx"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ocbox.etsi.org/Refere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si.org/deliver" TargetMode="External"/><Relationship Id="rId22" Type="http://schemas.openxmlformats.org/officeDocument/2006/relationships/header" Target="header2.xml"/><Relationship Id="rId27"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CCC5872E7AE1418217E5F6D6B9E93D" ma:contentTypeVersion="11" ma:contentTypeDescription="Crée un document." ma:contentTypeScope="" ma:versionID="c1ca930391784688c613761a81b52e3d">
  <xsd:schema xmlns:xsd="http://www.w3.org/2001/XMLSchema" xmlns:xs="http://www.w3.org/2001/XMLSchema" xmlns:p="http://schemas.microsoft.com/office/2006/metadata/properties" xmlns:ns3="5c78c402-f022-4aaa-89e8-1f1443a20e2c" xmlns:ns4="795c09f7-bc53-4619-ba91-7f236c6ef973" targetNamespace="http://schemas.microsoft.com/office/2006/metadata/properties" ma:root="true" ma:fieldsID="8fcb8777e6b98a0ba42b8c6cf4014215" ns3:_="" ns4:_="">
    <xsd:import namespace="5c78c402-f022-4aaa-89e8-1f1443a20e2c"/>
    <xsd:import namespace="795c09f7-bc53-4619-ba91-7f236c6ef97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8c402-f022-4aaa-89e8-1f1443a20e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5c09f7-bc53-4619-ba91-7f236c6ef973"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SharingHintHash" ma:index="16"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CA09A-8E5B-4E50-A98A-F493846CE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8c402-f022-4aaa-89e8-1f1443a20e2c"/>
    <ds:schemaRef ds:uri="795c09f7-bc53-4619-ba91-7f236c6ef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BC145-1BC6-4FD9-984E-A5400DA79E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3D95A6-E0D2-4FE2-842F-D99DA4853C5C}">
  <ds:schemaRefs>
    <ds:schemaRef ds:uri="http://schemas.microsoft.com/sharepoint/v3/contenttype/forms"/>
  </ds:schemaRefs>
</ds:datastoreItem>
</file>

<file path=customXml/itemProps4.xml><?xml version="1.0" encoding="utf-8"?>
<ds:datastoreItem xmlns:ds="http://schemas.openxmlformats.org/officeDocument/2006/customXml" ds:itemID="{7D317837-2ABE-4292-975B-9C310F1A2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18</TotalTime>
  <Pages>19</Pages>
  <Words>5190</Words>
  <Characters>32295</Characters>
  <Application>Microsoft Office Word</Application>
  <DocSecurity>0</DocSecurity>
  <Lines>269</Lines>
  <Paragraphs>74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ETSI TS 102 224 V15.0.0</vt:lpstr>
      <vt:lpstr>ETSI TS 102 224 V15.0.0</vt:lpstr>
    </vt:vector>
  </TitlesOfParts>
  <Company>ETSI Secretariat</Company>
  <LinksUpToDate>false</LinksUpToDate>
  <CharactersWithSpaces>37411</CharactersWithSpaces>
  <SharedDoc>false</SharedDoc>
  <HLinks>
    <vt:vector size="30" baseType="variant">
      <vt:variant>
        <vt:i4>1376287</vt:i4>
      </vt:variant>
      <vt:variant>
        <vt:i4>207</vt:i4>
      </vt:variant>
      <vt:variant>
        <vt:i4>0</vt:i4>
      </vt:variant>
      <vt:variant>
        <vt:i4>5</vt:i4>
      </vt:variant>
      <vt:variant>
        <vt:lpwstr>http://docbox.etsi.org/Reference</vt:lpwstr>
      </vt:variant>
      <vt:variant>
        <vt:lpwstr/>
      </vt:variant>
      <vt:variant>
        <vt:i4>3538988</vt:i4>
      </vt:variant>
      <vt:variant>
        <vt:i4>198</vt:i4>
      </vt:variant>
      <vt:variant>
        <vt:i4>0</vt:i4>
      </vt:variant>
      <vt:variant>
        <vt:i4>5</vt:i4>
      </vt:variant>
      <vt:variant>
        <vt:lpwstr>http://webapp.etsi.org/IPR/home.asp</vt:lpwstr>
      </vt:variant>
      <vt:variant>
        <vt:lpwstr/>
      </vt:variant>
      <vt:variant>
        <vt:i4>5701736</vt:i4>
      </vt:variant>
      <vt:variant>
        <vt:i4>6</vt:i4>
      </vt:variant>
      <vt:variant>
        <vt:i4>0</vt:i4>
      </vt:variant>
      <vt:variant>
        <vt:i4>5</vt:i4>
      </vt:variant>
      <vt:variant>
        <vt:lpwstr>http://portal.etsi.org/chaircor/ETSI_support.asp</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5111877</vt:i4>
      </vt:variant>
      <vt:variant>
        <vt:i4>0</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V15.0.0</dc:title>
  <dc:subject>Smart Cards</dc:subject>
  <dc:creator>CML</dc:creator>
  <cp:keywords>security, smart card</cp:keywords>
  <dc:description/>
  <cp:lastModifiedBy>Catherine Lavigne</cp:lastModifiedBy>
  <cp:revision>7</cp:revision>
  <cp:lastPrinted>2018-09-05T09:17:00Z</cp:lastPrinted>
  <dcterms:created xsi:type="dcterms:W3CDTF">2020-06-09T15:55:00Z</dcterms:created>
  <dcterms:modified xsi:type="dcterms:W3CDTF">2020-06-10T07:27:00Z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0x010100C5CCC5872E7AE1418217E5F6D6B9E93D</vt:lpwstr>
  </property>
</Properties>
</file>